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197524D1" w14:textId="77777777" w:rsidTr="009501B4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FB40ACB" w14:textId="77777777"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90EDD18" w14:textId="77777777" w:rsidR="009676FA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  <w:p w14:paraId="5A44C945" w14:textId="77777777" w:rsidR="009676FA" w:rsidRDefault="009676FA" w:rsidP="009676FA">
            <w:pPr>
              <w:rPr>
                <w:sz w:val="16"/>
                <w:szCs w:val="16"/>
              </w:rPr>
            </w:pPr>
          </w:p>
          <w:bookmarkStart w:id="0" w:name="Text2"/>
          <w:p w14:paraId="1BEA36F5" w14:textId="77777777" w:rsidR="009E0802" w:rsidRDefault="009676FA" w:rsidP="009676FA">
            <w:pPr>
              <w:rPr>
                <w:b/>
                <w:szCs w:val="16"/>
              </w:rPr>
            </w:pPr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  <w:bookmarkEnd w:id="0"/>
          </w:p>
          <w:p w14:paraId="034B1526" w14:textId="77777777" w:rsidR="009676FA" w:rsidRDefault="009676FA" w:rsidP="009676FA">
            <w:pPr>
              <w:rPr>
                <w:b/>
                <w:szCs w:val="16"/>
              </w:rPr>
            </w:pPr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  <w:p w14:paraId="7276F27F" w14:textId="77777777" w:rsidR="009676FA" w:rsidRDefault="009676FA" w:rsidP="009676FA">
            <w:pPr>
              <w:rPr>
                <w:b/>
                <w:szCs w:val="16"/>
              </w:rPr>
            </w:pPr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  <w:p w14:paraId="5841EBF9" w14:textId="77777777" w:rsidR="009676FA" w:rsidRDefault="009676FA" w:rsidP="009676FA">
            <w:pPr>
              <w:rPr>
                <w:b/>
                <w:szCs w:val="16"/>
              </w:rPr>
            </w:pPr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  <w:p w14:paraId="74068758" w14:textId="77777777" w:rsidR="009676FA" w:rsidRPr="009676FA" w:rsidRDefault="009676FA" w:rsidP="009676FA">
            <w:pPr>
              <w:rPr>
                <w:sz w:val="16"/>
                <w:szCs w:val="16"/>
              </w:rPr>
            </w:pPr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9833DA5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7AE0B463" w14:textId="77777777" w:rsidR="009676FA" w:rsidRPr="009676FA" w:rsidRDefault="009676FA" w:rsidP="00940F19">
            <w:pPr>
              <w:rPr>
                <w:b/>
                <w:szCs w:val="16"/>
              </w:rPr>
            </w:pPr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</w:tc>
      </w:tr>
      <w:tr w:rsidR="009E0802" w:rsidRPr="008F6547" w14:paraId="1BD8F50C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121A4D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5787D489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F18070" w14:textId="77777777" w:rsidR="009E0802" w:rsidRPr="008F6547" w:rsidRDefault="009676FA" w:rsidP="00940F19"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</w:tc>
      </w:tr>
      <w:tr w:rsidR="009E0802" w:rsidRPr="008F6547" w14:paraId="3E84E6C0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3D953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E92403C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BB7354E" w14:textId="77777777" w:rsidR="009E0802" w:rsidRPr="008F6547" w:rsidRDefault="009676FA" w:rsidP="00940F19"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</w:tc>
      </w:tr>
      <w:tr w:rsidR="009E0802" w:rsidRPr="008F6547" w14:paraId="571F3181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951F82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2E663D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B910FFE" w14:textId="77777777" w:rsidR="009E0802" w:rsidRPr="008F6547" w:rsidRDefault="009676FA" w:rsidP="00940F19"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</w:tc>
      </w:tr>
      <w:tr w:rsidR="009E0802" w:rsidRPr="008F6547" w14:paraId="37DC5D9E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BAFE7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AC15547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F15F29" w14:textId="77777777" w:rsidR="009E0802" w:rsidRPr="008F6547" w:rsidRDefault="009676FA" w:rsidP="00940F19"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</w:tc>
      </w:tr>
      <w:tr w:rsidR="009E0802" w:rsidRPr="008F6547" w14:paraId="2E375D54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00594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546ED62F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3B1BA28A" w14:textId="77777777" w:rsidR="009E0802" w:rsidRPr="008F6547" w:rsidRDefault="009676FA" w:rsidP="00940F19"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</w:tc>
      </w:tr>
      <w:tr w:rsidR="009E0802" w:rsidRPr="008F6547" w14:paraId="1CA2511C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042726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435EA92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18C40E5" w14:textId="77777777" w:rsidR="009E0802" w:rsidRPr="008F6547" w:rsidRDefault="009676FA" w:rsidP="00940F19"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</w:tc>
      </w:tr>
      <w:tr w:rsidR="009501B4" w:rsidRPr="00341A7F" w14:paraId="099AD28F" w14:textId="77777777" w:rsidTr="009501B4">
        <w:trPr>
          <w:trHeight w:val="271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A0E5054" w14:textId="77777777"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322C5FFD" w14:textId="77777777" w:rsidR="009501B4" w:rsidRPr="009501B4" w:rsidRDefault="009501B4" w:rsidP="00940F19">
            <w:r w:rsidRPr="009501B4">
              <w:t>Registergericht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6B6B2C99" w14:textId="77777777" w:rsidR="009501B4" w:rsidRPr="00341A7F" w:rsidRDefault="009676FA" w:rsidP="00F14142">
            <w:pPr>
              <w:ind w:left="10"/>
              <w:rPr>
                <w:sz w:val="16"/>
                <w:szCs w:val="16"/>
              </w:rPr>
            </w:pPr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</w:tc>
      </w:tr>
      <w:tr w:rsidR="009501B4" w:rsidRPr="00341A7F" w14:paraId="3E048E9C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38C7DDC" w14:textId="77777777" w:rsidR="009676FA" w:rsidRDefault="009676FA" w:rsidP="00940F19">
            <w:pPr>
              <w:rPr>
                <w:szCs w:val="16"/>
              </w:rPr>
            </w:pPr>
          </w:p>
          <w:p w14:paraId="0FC52675" w14:textId="77777777" w:rsidR="009676FA" w:rsidRPr="009676FA" w:rsidRDefault="009676FA" w:rsidP="00940F19">
            <w:pPr>
              <w:rPr>
                <w:szCs w:val="16"/>
              </w:rPr>
            </w:pPr>
            <w:r w:rsidRPr="009676FA">
              <w:rPr>
                <w:szCs w:val="16"/>
              </w:rPr>
              <w:t>Stadt Sangerhausen</w:t>
            </w: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19611F90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1D63BBE4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4FDFD275" w14:textId="77777777" w:rsidR="009501B4" w:rsidRPr="009676FA" w:rsidRDefault="009676FA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</w:t>
            </w:r>
            <w:r w:rsidRPr="009676FA">
              <w:rPr>
                <w:szCs w:val="16"/>
              </w:rPr>
              <w:t>s</w:t>
            </w:r>
            <w:r>
              <w:rPr>
                <w:szCs w:val="16"/>
              </w:rPr>
              <w:t>te</w:t>
            </w:r>
            <w:r w:rsidRPr="009676FA">
              <w:rPr>
                <w:szCs w:val="16"/>
              </w:rPr>
              <w:t>lle</w:t>
            </w:r>
          </w:p>
        </w:tc>
        <w:tc>
          <w:tcPr>
            <w:tcW w:w="4678" w:type="dxa"/>
            <w:gridSpan w:val="2"/>
          </w:tcPr>
          <w:p w14:paraId="5899BFE6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031CFDDA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62BCB6F" w14:textId="77777777" w:rsidR="009501B4" w:rsidRPr="009676FA" w:rsidRDefault="009676FA" w:rsidP="00940F19">
            <w:pPr>
              <w:rPr>
                <w:szCs w:val="16"/>
              </w:rPr>
            </w:pPr>
            <w:r w:rsidRPr="009676FA">
              <w:rPr>
                <w:szCs w:val="16"/>
              </w:rPr>
              <w:t>Markt 7a</w:t>
            </w:r>
          </w:p>
        </w:tc>
        <w:tc>
          <w:tcPr>
            <w:tcW w:w="4678" w:type="dxa"/>
            <w:gridSpan w:val="2"/>
          </w:tcPr>
          <w:p w14:paraId="29281E3E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55B5DC8C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A43590F" w14:textId="77777777" w:rsidR="009501B4" w:rsidRPr="009676FA" w:rsidRDefault="009676FA" w:rsidP="00940F19">
            <w:pPr>
              <w:rPr>
                <w:szCs w:val="16"/>
              </w:rPr>
            </w:pPr>
            <w:r w:rsidRPr="009676FA">
              <w:rPr>
                <w:szCs w:val="16"/>
              </w:rPr>
              <w:t>06526 Sangerhausen</w:t>
            </w:r>
          </w:p>
        </w:tc>
        <w:tc>
          <w:tcPr>
            <w:tcW w:w="4678" w:type="dxa"/>
            <w:gridSpan w:val="2"/>
          </w:tcPr>
          <w:p w14:paraId="54BC4527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409C7E0C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3CDACD4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31024EF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3E0FBD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E9C7929" w14:textId="77777777" w:rsidR="0013068A" w:rsidRPr="008F6547" w:rsidRDefault="0013068A" w:rsidP="0013068A"/>
        </w:tc>
      </w:tr>
      <w:tr w:rsidR="00597968" w:rsidRPr="008F6547" w14:paraId="605E63A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929B700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E66CB0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022B42C" w14:textId="77777777" w:rsidR="0013068A" w:rsidRPr="008F6547" w:rsidRDefault="0013068A" w:rsidP="0013068A"/>
        </w:tc>
      </w:tr>
      <w:tr w:rsidR="00597968" w:rsidRPr="008F6547" w14:paraId="1040A670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887E3F2" w14:textId="77777777"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3047537A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1B3DE357" w14:textId="77777777" w:rsidR="0013068A" w:rsidRPr="008F6547" w:rsidRDefault="0013068A" w:rsidP="00940F19"/>
        </w:tc>
      </w:tr>
      <w:tr w:rsidR="00140608" w:rsidRPr="00597968" w14:paraId="3777ECF8" w14:textId="77777777" w:rsidTr="009501B4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B5A451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111A428E" w14:textId="77777777" w:rsidR="00140608" w:rsidRPr="00597968" w:rsidRDefault="00C256AF" w:rsidP="004E122C">
            <w:pPr>
              <w:rPr>
                <w:sz w:val="16"/>
                <w:szCs w:val="16"/>
              </w:rPr>
            </w:pPr>
            <w:r w:rsidRPr="00EA7DF1">
              <w:rPr>
                <w:sz w:val="16"/>
                <w:szCs w:val="16"/>
              </w:rPr>
              <w:t>Maßnahme</w:t>
            </w:r>
          </w:p>
        </w:tc>
      </w:tr>
      <w:tr w:rsidR="000D2F1B" w:rsidRPr="008F6547" w14:paraId="7AF7AF03" w14:textId="77777777" w:rsidTr="009501B4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0ECAC674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42C1A3F" w14:textId="49E99238" w:rsidR="000D2F1B" w:rsidRPr="008F6547" w:rsidRDefault="00EA7DF1" w:rsidP="00940F19">
            <w:r>
              <w:t>Leasing einer Kehrmaschine</w:t>
            </w:r>
          </w:p>
        </w:tc>
      </w:tr>
      <w:tr w:rsidR="000D2F1B" w:rsidRPr="008F6547" w14:paraId="3238C600" w14:textId="77777777" w:rsidTr="009501B4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01F4EA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651D5AFF" w14:textId="77777777" w:rsidR="000D2F1B" w:rsidRPr="008F6547" w:rsidRDefault="000D2F1B" w:rsidP="00940F19"/>
        </w:tc>
      </w:tr>
      <w:tr w:rsidR="00140608" w:rsidRPr="00597968" w14:paraId="46C91183" w14:textId="77777777" w:rsidTr="009501B4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10ADEA" w14:textId="77777777" w:rsidR="00140608" w:rsidRPr="00EA7DF1" w:rsidRDefault="004E122C" w:rsidP="004E122C">
            <w:pPr>
              <w:rPr>
                <w:sz w:val="16"/>
                <w:szCs w:val="16"/>
              </w:rPr>
            </w:pPr>
            <w:r w:rsidRPr="00EA7DF1"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5ECC186" w14:textId="77777777" w:rsidR="00140608" w:rsidRPr="00EA7DF1" w:rsidRDefault="004E122C" w:rsidP="00940F19">
            <w:pPr>
              <w:rPr>
                <w:sz w:val="16"/>
                <w:szCs w:val="16"/>
              </w:rPr>
            </w:pPr>
            <w:r w:rsidRPr="00EA7DF1"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0B926D6C" w14:textId="7777777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0425E9" w14:textId="77777777" w:rsidR="000D2F1B" w:rsidRDefault="00EA7DF1" w:rsidP="00D60965">
            <w:r>
              <w:t>90.4/2026/Leasing-</w:t>
            </w:r>
          </w:p>
          <w:p w14:paraId="2AB1B4A5" w14:textId="74701878" w:rsidR="00EA7DF1" w:rsidRPr="008F6547" w:rsidRDefault="00EA7DF1" w:rsidP="00D60965">
            <w:proofErr w:type="spellStart"/>
            <w:r>
              <w:t>Kehrmschine</w:t>
            </w:r>
            <w:proofErr w:type="spellEnd"/>
            <w:r>
              <w:t>/</w:t>
            </w:r>
            <w:proofErr w:type="spellStart"/>
            <w:r>
              <w:t>UVgO-öA</w:t>
            </w:r>
            <w:proofErr w:type="spellEnd"/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7E6BE08D" w14:textId="5CA0C3DE" w:rsidR="000D2F1B" w:rsidRPr="008F6547" w:rsidRDefault="00EA7DF1" w:rsidP="00940F19">
            <w:r>
              <w:t>Lieferleistung</w:t>
            </w:r>
          </w:p>
        </w:tc>
      </w:tr>
    </w:tbl>
    <w:p w14:paraId="0B7C86CE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28"/>
        <w:gridCol w:w="26"/>
        <w:gridCol w:w="141"/>
        <w:gridCol w:w="284"/>
        <w:gridCol w:w="263"/>
        <w:gridCol w:w="162"/>
        <w:gridCol w:w="142"/>
        <w:gridCol w:w="5528"/>
        <w:gridCol w:w="45"/>
        <w:gridCol w:w="1656"/>
        <w:gridCol w:w="961"/>
        <w:gridCol w:w="31"/>
      </w:tblGrid>
      <w:tr w:rsidR="00343353" w:rsidRPr="001C60F2" w14:paraId="5D664497" w14:textId="77777777" w:rsidTr="00806B97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434C33A6" w14:textId="3DE9F9DA" w:rsidR="00343353" w:rsidRPr="00597968" w:rsidRDefault="00343353" w:rsidP="00EF1BD4">
            <w:pPr>
              <w:keepNext w:val="0"/>
              <w:widowControl w:val="0"/>
              <w:jc w:val="left"/>
            </w:pPr>
            <w:r w:rsidRPr="000A77E4">
              <w:rPr>
                <w:b/>
                <w:bCs/>
              </w:rPr>
              <w:t>Anlagen</w:t>
            </w:r>
            <w:r w:rsidR="00135659">
              <w:rPr>
                <w:rStyle w:val="Funotenzeichen"/>
                <w:b w:val="0"/>
                <w:bCs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9676FA" w:rsidRPr="001C60F2" w14:paraId="650C13E0" w14:textId="77777777" w:rsidTr="00343353">
        <w:trPr>
          <w:trHeight w:val="284"/>
        </w:trPr>
        <w:tc>
          <w:tcPr>
            <w:tcW w:w="454" w:type="dxa"/>
            <w:gridSpan w:val="2"/>
            <w:noWrap/>
            <w:tcMar>
              <w:left w:w="28" w:type="dxa"/>
            </w:tcMar>
            <w:vAlign w:val="center"/>
          </w:tcPr>
          <w:p w14:paraId="3762342A" w14:textId="77777777" w:rsidR="009676FA" w:rsidRPr="005566B1" w:rsidRDefault="009676FA" w:rsidP="00EF1BD4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4D780AE5" w14:textId="77777777" w:rsidR="009676FA" w:rsidRPr="00533012" w:rsidRDefault="009676FA" w:rsidP="00EF1BD4">
            <w:pPr>
              <w:keepNext w:val="0"/>
              <w:jc w:val="left"/>
            </w:pPr>
          </w:p>
        </w:tc>
        <w:tc>
          <w:tcPr>
            <w:tcW w:w="8221" w:type="dxa"/>
            <w:gridSpan w:val="5"/>
            <w:vAlign w:val="center"/>
          </w:tcPr>
          <w:p w14:paraId="1146D2A7" w14:textId="77777777" w:rsidR="009676FA" w:rsidRPr="005566B1" w:rsidRDefault="009676FA" w:rsidP="00EF1BD4">
            <w:pPr>
              <w:keepNext w:val="0"/>
              <w:ind w:left="-108"/>
              <w:jc w:val="left"/>
            </w:pPr>
            <w:r>
              <w:t>Leistungsverzeichnis</w:t>
            </w:r>
          </w:p>
        </w:tc>
      </w:tr>
      <w:tr w:rsidR="00825E91" w:rsidRPr="001C60F2" w14:paraId="73DF3F64" w14:textId="77777777" w:rsidTr="00343353">
        <w:trPr>
          <w:trHeight w:val="284"/>
        </w:trPr>
        <w:tc>
          <w:tcPr>
            <w:tcW w:w="454" w:type="dxa"/>
            <w:gridSpan w:val="2"/>
            <w:noWrap/>
            <w:tcMar>
              <w:left w:w="28" w:type="dxa"/>
            </w:tcMar>
            <w:vAlign w:val="center"/>
          </w:tcPr>
          <w:p w14:paraId="1B6375F5" w14:textId="2B731B11" w:rsidR="00825E91" w:rsidRDefault="00EA7DF1" w:rsidP="00825E91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1B0FBF7" w14:textId="4BEDE6D0" w:rsidR="00825E91" w:rsidRPr="00490735" w:rsidRDefault="00825E91" w:rsidP="00825E91">
            <w:pPr>
              <w:keepNext w:val="0"/>
              <w:jc w:val="left"/>
            </w:pPr>
            <w:r>
              <w:rPr>
                <w:sz w:val="14"/>
              </w:rPr>
              <w:t>Anl. 1</w:t>
            </w:r>
            <w:r w:rsidRPr="00490735">
              <w:rPr>
                <w:sz w:val="14"/>
              </w:rPr>
              <w:t xml:space="preserve"> </w:t>
            </w:r>
          </w:p>
        </w:tc>
        <w:tc>
          <w:tcPr>
            <w:tcW w:w="8221" w:type="dxa"/>
            <w:gridSpan w:val="5"/>
            <w:vAlign w:val="center"/>
          </w:tcPr>
          <w:p w14:paraId="0DBF02E8" w14:textId="00F4311F" w:rsidR="00825E91" w:rsidRDefault="00825E91" w:rsidP="00825E91">
            <w:pPr>
              <w:keepNext w:val="0"/>
              <w:ind w:left="-108"/>
              <w:jc w:val="left"/>
            </w:pPr>
            <w:r>
              <w:t>Erklärung zur Tariftreue, Mindeststundenentgelt und Entgeltgleichheit</w:t>
            </w:r>
          </w:p>
        </w:tc>
      </w:tr>
      <w:tr w:rsidR="00825E91" w:rsidRPr="001C60F2" w14:paraId="062A193E" w14:textId="77777777" w:rsidTr="00343353">
        <w:trPr>
          <w:trHeight w:val="284"/>
        </w:trPr>
        <w:tc>
          <w:tcPr>
            <w:tcW w:w="454" w:type="dxa"/>
            <w:gridSpan w:val="2"/>
            <w:noWrap/>
            <w:tcMar>
              <w:left w:w="28" w:type="dxa"/>
            </w:tcMar>
            <w:vAlign w:val="center"/>
          </w:tcPr>
          <w:p w14:paraId="568FD99C" w14:textId="65117600" w:rsidR="00825E91" w:rsidRPr="008C109B" w:rsidRDefault="00EA7DF1" w:rsidP="00825E91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679C204B" w14:textId="0E14B845" w:rsidR="00825E91" w:rsidRPr="00490735" w:rsidRDefault="00825E91" w:rsidP="00825E91">
            <w:pPr>
              <w:keepNext w:val="0"/>
              <w:jc w:val="left"/>
            </w:pPr>
            <w:r>
              <w:rPr>
                <w:sz w:val="14"/>
              </w:rPr>
              <w:t>Anl. 2</w:t>
            </w:r>
            <w:r w:rsidRPr="00490735">
              <w:rPr>
                <w:sz w:val="14"/>
              </w:rPr>
              <w:t xml:space="preserve"> </w:t>
            </w:r>
          </w:p>
        </w:tc>
        <w:tc>
          <w:tcPr>
            <w:tcW w:w="8221" w:type="dxa"/>
            <w:gridSpan w:val="5"/>
            <w:vAlign w:val="center"/>
          </w:tcPr>
          <w:p w14:paraId="6B8FC94A" w14:textId="1AB2B80A" w:rsidR="00825E91" w:rsidRPr="008C109B" w:rsidRDefault="00825E91" w:rsidP="00825E91">
            <w:pPr>
              <w:keepNext w:val="0"/>
              <w:ind w:left="-108"/>
              <w:jc w:val="left"/>
            </w:pPr>
            <w:r>
              <w:t>Erklärung zum Nachunternehmereinsatz</w:t>
            </w:r>
          </w:p>
        </w:tc>
      </w:tr>
      <w:tr w:rsidR="004B7AC0" w:rsidRPr="001C60F2" w14:paraId="4ED8D02D" w14:textId="77777777" w:rsidTr="00806B97">
        <w:trPr>
          <w:trHeight w:val="284"/>
        </w:trPr>
        <w:tc>
          <w:tcPr>
            <w:tcW w:w="454" w:type="dxa"/>
            <w:gridSpan w:val="2"/>
            <w:noWrap/>
            <w:tcMar>
              <w:left w:w="28" w:type="dxa"/>
            </w:tcMar>
            <w:vAlign w:val="center"/>
          </w:tcPr>
          <w:p w14:paraId="2D436E66" w14:textId="77777777" w:rsidR="004B7AC0" w:rsidRPr="00DF0D66" w:rsidRDefault="004B7AC0" w:rsidP="004B7AC0">
            <w:pPr>
              <w:keepNext w:val="0"/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2941EF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0EEEFA67" w14:textId="77777777" w:rsidR="004B7AC0" w:rsidRPr="00D425A1" w:rsidRDefault="004B7AC0" w:rsidP="004B7AC0">
            <w:pPr>
              <w:keepNext w:val="0"/>
              <w:jc w:val="left"/>
            </w:pPr>
            <w:r>
              <w:t>233</w:t>
            </w:r>
          </w:p>
        </w:tc>
        <w:tc>
          <w:tcPr>
            <w:tcW w:w="8221" w:type="dxa"/>
            <w:gridSpan w:val="5"/>
            <w:vAlign w:val="center"/>
          </w:tcPr>
          <w:p w14:paraId="0108EF81" w14:textId="567BA60D" w:rsidR="004B7AC0" w:rsidRPr="00C802BF" w:rsidRDefault="004B7AC0" w:rsidP="004B7AC0">
            <w:pPr>
              <w:keepNext w:val="0"/>
              <w:ind w:left="-108"/>
              <w:jc w:val="left"/>
              <w:rPr>
                <w:vertAlign w:val="superscript"/>
              </w:rPr>
            </w:pPr>
            <w:r>
              <w:t>Verzeichnis Nachunternehmerleistungen</w:t>
            </w:r>
            <w:r w:rsidR="00135659">
              <w:rPr>
                <w:rStyle w:val="Funotenzeichen"/>
              </w:rPr>
              <w:footnoteReference w:id="2"/>
            </w:r>
          </w:p>
        </w:tc>
      </w:tr>
      <w:tr w:rsidR="004B7AC0" w:rsidRPr="001C60F2" w14:paraId="0A7A30E5" w14:textId="77777777" w:rsidTr="00806B97">
        <w:trPr>
          <w:trHeight w:val="284"/>
        </w:trPr>
        <w:tc>
          <w:tcPr>
            <w:tcW w:w="454" w:type="dxa"/>
            <w:gridSpan w:val="2"/>
            <w:noWrap/>
            <w:tcMar>
              <w:left w:w="28" w:type="dxa"/>
            </w:tcMar>
            <w:vAlign w:val="center"/>
          </w:tcPr>
          <w:p w14:paraId="6EB71D8C" w14:textId="77777777" w:rsidR="004B7AC0" w:rsidRPr="00DF0D66" w:rsidRDefault="004B7AC0" w:rsidP="004B7AC0">
            <w:pPr>
              <w:keepNext w:val="0"/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2941EF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01F568F1" w14:textId="77777777" w:rsidR="004B7AC0" w:rsidRPr="00D425A1" w:rsidRDefault="004B7AC0" w:rsidP="004B7AC0">
            <w:pPr>
              <w:keepNext w:val="0"/>
              <w:jc w:val="left"/>
            </w:pPr>
            <w:r>
              <w:t>234</w:t>
            </w:r>
          </w:p>
        </w:tc>
        <w:tc>
          <w:tcPr>
            <w:tcW w:w="8221" w:type="dxa"/>
            <w:gridSpan w:val="5"/>
            <w:vAlign w:val="center"/>
          </w:tcPr>
          <w:p w14:paraId="3EC79A60" w14:textId="42D3A9AC" w:rsidR="004B7AC0" w:rsidRPr="00C802BF" w:rsidRDefault="004B7AC0" w:rsidP="004B7AC0">
            <w:pPr>
              <w:keepNext w:val="0"/>
              <w:ind w:left="-108"/>
              <w:jc w:val="left"/>
              <w:rPr>
                <w:vertAlign w:val="superscript"/>
              </w:rPr>
            </w:pPr>
            <w:r>
              <w:t>Erklärung Bieter- / Arbeitsgemeinschaft</w:t>
            </w:r>
            <w:r w:rsidR="00135659">
              <w:rPr>
                <w:rStyle w:val="Funotenzeichen"/>
              </w:rPr>
              <w:footnoteReference w:id="3"/>
            </w:r>
          </w:p>
        </w:tc>
      </w:tr>
      <w:tr w:rsidR="004B7AC0" w:rsidRPr="001C60F2" w14:paraId="65FCA70C" w14:textId="77777777" w:rsidTr="00343353">
        <w:trPr>
          <w:trHeight w:val="284"/>
        </w:trPr>
        <w:tc>
          <w:tcPr>
            <w:tcW w:w="454" w:type="dxa"/>
            <w:gridSpan w:val="2"/>
            <w:noWrap/>
            <w:tcMar>
              <w:left w:w="28" w:type="dxa"/>
            </w:tcMar>
            <w:vAlign w:val="center"/>
          </w:tcPr>
          <w:p w14:paraId="0CB26769" w14:textId="77777777" w:rsidR="004B7AC0" w:rsidRDefault="004B7AC0" w:rsidP="004B7AC0">
            <w:pPr>
              <w:keepNext w:val="0"/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2941EF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3335CCAF" w14:textId="77777777" w:rsidR="004B7AC0" w:rsidRPr="00490735" w:rsidRDefault="004B7AC0" w:rsidP="004B7AC0">
            <w:pPr>
              <w:keepNext w:val="0"/>
              <w:jc w:val="left"/>
            </w:pPr>
            <w:r>
              <w:t>235</w:t>
            </w:r>
          </w:p>
        </w:tc>
        <w:tc>
          <w:tcPr>
            <w:tcW w:w="8221" w:type="dxa"/>
            <w:gridSpan w:val="5"/>
            <w:vAlign w:val="center"/>
          </w:tcPr>
          <w:p w14:paraId="31FA2F7D" w14:textId="77777777" w:rsidR="004B7AC0" w:rsidRDefault="004B7AC0" w:rsidP="004B7AC0">
            <w:pPr>
              <w:keepNext w:val="0"/>
              <w:ind w:left="-108"/>
              <w:jc w:val="left"/>
            </w:pPr>
            <w:r>
              <w:t>Verzeichnis der Leistungen / Kapazitäten anderer Unternehmen</w:t>
            </w:r>
          </w:p>
        </w:tc>
      </w:tr>
      <w:tr w:rsidR="003515BC" w:rsidRPr="001C60F2" w14:paraId="7BD7B046" w14:textId="77777777" w:rsidTr="00343353">
        <w:trPr>
          <w:trHeight w:val="284"/>
        </w:trPr>
        <w:tc>
          <w:tcPr>
            <w:tcW w:w="454" w:type="dxa"/>
            <w:gridSpan w:val="2"/>
            <w:noWrap/>
            <w:tcMar>
              <w:left w:w="28" w:type="dxa"/>
            </w:tcMar>
            <w:vAlign w:val="center"/>
          </w:tcPr>
          <w:p w14:paraId="29F678D9" w14:textId="10BB2E91" w:rsidR="003515BC" w:rsidRPr="003515BC" w:rsidRDefault="003515BC" w:rsidP="004B7AC0">
            <w:pPr>
              <w:keepNext w:val="0"/>
              <w:jc w:val="left"/>
              <w:rPr>
                <w:b/>
                <w:bCs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2941EF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6F86D853" w14:textId="77777777" w:rsidR="003515BC" w:rsidRDefault="003515BC" w:rsidP="004B7AC0">
            <w:pPr>
              <w:keepNext w:val="0"/>
              <w:jc w:val="left"/>
            </w:pPr>
          </w:p>
        </w:tc>
        <w:tc>
          <w:tcPr>
            <w:tcW w:w="8221" w:type="dxa"/>
            <w:gridSpan w:val="5"/>
            <w:vAlign w:val="center"/>
          </w:tcPr>
          <w:p w14:paraId="2325CA89" w14:textId="77777777" w:rsidR="003515BC" w:rsidRDefault="003515BC" w:rsidP="004B7AC0">
            <w:pPr>
              <w:keepNext w:val="0"/>
              <w:ind w:left="-108"/>
              <w:jc w:val="left"/>
            </w:pPr>
          </w:p>
        </w:tc>
      </w:tr>
      <w:tr w:rsidR="00E62752" w:rsidRPr="001C60F2" w14:paraId="7E2BC267" w14:textId="77777777" w:rsidTr="00343353">
        <w:trPr>
          <w:trHeight w:val="284"/>
        </w:trPr>
        <w:tc>
          <w:tcPr>
            <w:tcW w:w="454" w:type="dxa"/>
            <w:gridSpan w:val="2"/>
            <w:noWrap/>
            <w:tcMar>
              <w:left w:w="28" w:type="dxa"/>
            </w:tcMar>
            <w:vAlign w:val="center"/>
          </w:tcPr>
          <w:p w14:paraId="5E3FFC12" w14:textId="77777777" w:rsidR="00E62752" w:rsidRPr="00DF0D66" w:rsidRDefault="00E62752" w:rsidP="004B7AC0">
            <w:pPr>
              <w:keepNext w:val="0"/>
              <w:jc w:val="left"/>
            </w:pPr>
          </w:p>
        </w:tc>
        <w:tc>
          <w:tcPr>
            <w:tcW w:w="992" w:type="dxa"/>
            <w:gridSpan w:val="5"/>
            <w:vAlign w:val="center"/>
          </w:tcPr>
          <w:p w14:paraId="57B61561" w14:textId="77777777" w:rsidR="00E62752" w:rsidRDefault="00E62752" w:rsidP="004B7AC0">
            <w:pPr>
              <w:keepNext w:val="0"/>
              <w:jc w:val="left"/>
            </w:pPr>
          </w:p>
        </w:tc>
        <w:tc>
          <w:tcPr>
            <w:tcW w:w="8221" w:type="dxa"/>
            <w:gridSpan w:val="5"/>
            <w:vAlign w:val="center"/>
          </w:tcPr>
          <w:p w14:paraId="7F5F1814" w14:textId="77777777" w:rsidR="00E62752" w:rsidRDefault="00E62752" w:rsidP="004B7AC0">
            <w:pPr>
              <w:keepNext w:val="0"/>
              <w:ind w:left="-108"/>
              <w:jc w:val="left"/>
            </w:pPr>
          </w:p>
        </w:tc>
      </w:tr>
      <w:tr w:rsidR="004B7AC0" w:rsidRPr="001C60F2" w14:paraId="2F89819B" w14:textId="77777777" w:rsidTr="00806B97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4C548DF" w14:textId="10EBDA56" w:rsidR="004B7AC0" w:rsidRPr="00597968" w:rsidRDefault="004B7AC0" w:rsidP="000B02AB">
            <w:pPr>
              <w:keepNext w:val="0"/>
              <w:spacing w:before="20"/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="002941EF">
              <w:rPr>
                <w:vertAlign w:val="superscript"/>
              </w:rPr>
              <w:t>Fehler! Textmarke nicht definiert.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bookmarkStart w:id="1" w:name="Vergart4_2110"/>
      <w:tr w:rsidR="004B7AC0" w:rsidRPr="00597968" w14:paraId="5E9AEBE2" w14:textId="77777777" w:rsidTr="009676FA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493DF50B" w14:textId="77777777" w:rsidR="004B7AC0" w:rsidRPr="00597968" w:rsidRDefault="004B7AC0" w:rsidP="004B7AC0">
            <w:pPr>
              <w:keepNext w:val="0"/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876" w:type="dxa"/>
            <w:gridSpan w:val="5"/>
            <w:vAlign w:val="center"/>
          </w:tcPr>
          <w:p w14:paraId="68EE89C0" w14:textId="77777777" w:rsidR="004B7AC0" w:rsidRPr="00D425A1" w:rsidRDefault="004B7AC0" w:rsidP="004B7AC0">
            <w:pPr>
              <w:keepNext w:val="0"/>
              <w:jc w:val="left"/>
            </w:pPr>
          </w:p>
        </w:tc>
        <w:tc>
          <w:tcPr>
            <w:tcW w:w="8332" w:type="dxa"/>
            <w:gridSpan w:val="5"/>
            <w:vAlign w:val="center"/>
          </w:tcPr>
          <w:p w14:paraId="22277407" w14:textId="77777777" w:rsidR="004B7AC0" w:rsidRPr="00597968" w:rsidRDefault="004B7AC0" w:rsidP="004B7AC0">
            <w:pPr>
              <w:keepNext w:val="0"/>
              <w:jc w:val="left"/>
            </w:pPr>
            <w:r>
              <w:t>Angebotsdeckblatt</w:t>
            </w:r>
          </w:p>
        </w:tc>
      </w:tr>
      <w:tr w:rsidR="004B7AC0" w:rsidRPr="00597968" w14:paraId="61A48F57" w14:textId="77777777" w:rsidTr="009676FA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785837E8" w14:textId="77777777" w:rsidR="004B7AC0" w:rsidRPr="00597968" w:rsidRDefault="004B7AC0" w:rsidP="004B7AC0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gridSpan w:val="5"/>
            <w:vAlign w:val="center"/>
          </w:tcPr>
          <w:p w14:paraId="6B65B451" w14:textId="77777777" w:rsidR="004B7AC0" w:rsidRPr="00D425A1" w:rsidRDefault="004B7AC0" w:rsidP="004B7AC0">
            <w:pPr>
              <w:keepNext w:val="0"/>
              <w:jc w:val="left"/>
            </w:pPr>
            <w:r>
              <w:t>124 LD</w:t>
            </w:r>
          </w:p>
        </w:tc>
        <w:tc>
          <w:tcPr>
            <w:tcW w:w="8332" w:type="dxa"/>
            <w:gridSpan w:val="5"/>
            <w:vAlign w:val="center"/>
          </w:tcPr>
          <w:p w14:paraId="37C37D24" w14:textId="77777777" w:rsidR="004B7AC0" w:rsidRPr="00597968" w:rsidRDefault="004B7AC0" w:rsidP="004B7AC0">
            <w:pPr>
              <w:keepNext w:val="0"/>
              <w:jc w:val="left"/>
            </w:pPr>
            <w:r>
              <w:t>Eigenerklärung zur Eignung</w:t>
            </w:r>
          </w:p>
        </w:tc>
      </w:tr>
      <w:tr w:rsidR="004B7AC0" w14:paraId="5D6CB00F" w14:textId="77777777" w:rsidTr="009676FA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66A1E3BB" w14:textId="77777777" w:rsidR="004B7AC0" w:rsidRDefault="004B7AC0" w:rsidP="004B7AC0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gridSpan w:val="5"/>
            <w:vAlign w:val="center"/>
          </w:tcPr>
          <w:p w14:paraId="6BAA6768" w14:textId="77777777" w:rsidR="004B7AC0" w:rsidRPr="00D425A1" w:rsidRDefault="004B7AC0" w:rsidP="004B7AC0">
            <w:pPr>
              <w:keepNext w:val="0"/>
              <w:jc w:val="left"/>
            </w:pPr>
          </w:p>
        </w:tc>
        <w:tc>
          <w:tcPr>
            <w:tcW w:w="8332" w:type="dxa"/>
            <w:gridSpan w:val="5"/>
            <w:vAlign w:val="center"/>
          </w:tcPr>
          <w:p w14:paraId="034DDEE5" w14:textId="77777777" w:rsidR="004B7AC0" w:rsidRDefault="004B7AC0" w:rsidP="004B7AC0">
            <w:pPr>
              <w:keepNext w:val="0"/>
              <w:jc w:val="left"/>
            </w:pPr>
            <w:r>
              <w:t>Einheitliche Europäische Eigenerklärung</w:t>
            </w:r>
          </w:p>
        </w:tc>
      </w:tr>
      <w:tr w:rsidR="004B7AC0" w14:paraId="6D44004D" w14:textId="77777777" w:rsidTr="009676FA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2DAB2A7C" w14:textId="77777777" w:rsidR="004B7AC0" w:rsidRPr="005C27BD" w:rsidRDefault="004B7AC0" w:rsidP="004B7AC0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gridSpan w:val="5"/>
            <w:vAlign w:val="center"/>
          </w:tcPr>
          <w:p w14:paraId="1A89AB45" w14:textId="77777777" w:rsidR="004B7AC0" w:rsidRPr="00D425A1" w:rsidRDefault="004B7AC0" w:rsidP="004B7AC0">
            <w:pPr>
              <w:keepNext w:val="0"/>
              <w:jc w:val="left"/>
            </w:pPr>
          </w:p>
        </w:tc>
        <w:tc>
          <w:tcPr>
            <w:tcW w:w="8332" w:type="dxa"/>
            <w:gridSpan w:val="5"/>
            <w:vAlign w:val="center"/>
          </w:tcPr>
          <w:p w14:paraId="2E7C2FD6" w14:textId="77777777" w:rsidR="004B7AC0" w:rsidRDefault="004B7AC0" w:rsidP="004B7AC0">
            <w:pPr>
              <w:keepNext w:val="0"/>
            </w:pPr>
            <w:r>
              <w:t>Bewerbererklärung</w:t>
            </w:r>
          </w:p>
        </w:tc>
      </w:tr>
      <w:tr w:rsidR="004B7AC0" w14:paraId="1AE48419" w14:textId="77777777" w:rsidTr="009676FA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7870275C" w14:textId="5B39078C" w:rsidR="004B7AC0" w:rsidRPr="004B7AC0" w:rsidRDefault="004B7AC0" w:rsidP="004B7AC0">
            <w:pPr>
              <w:keepNext w:val="0"/>
              <w:jc w:val="left"/>
              <w:rPr>
                <w:color w:val="FF000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gridSpan w:val="5"/>
            <w:vAlign w:val="center"/>
          </w:tcPr>
          <w:p w14:paraId="01A2E9C4" w14:textId="77777777" w:rsidR="004B7AC0" w:rsidRPr="004B7AC0" w:rsidRDefault="004B7AC0" w:rsidP="004B7AC0">
            <w:pPr>
              <w:keepNext w:val="0"/>
              <w:jc w:val="left"/>
              <w:rPr>
                <w:color w:val="FF0000"/>
              </w:rPr>
            </w:pPr>
          </w:p>
        </w:tc>
        <w:tc>
          <w:tcPr>
            <w:tcW w:w="8332" w:type="dxa"/>
            <w:gridSpan w:val="5"/>
            <w:vAlign w:val="center"/>
          </w:tcPr>
          <w:p w14:paraId="61EEA2B2" w14:textId="705F62E3" w:rsidR="004B7AC0" w:rsidRPr="004B7AC0" w:rsidRDefault="004B7AC0" w:rsidP="004B7AC0">
            <w:pPr>
              <w:keepNext w:val="0"/>
              <w:jc w:val="left"/>
              <w:rPr>
                <w:rFonts w:cs="Arial"/>
                <w:color w:val="FF0000"/>
              </w:rPr>
            </w:pPr>
            <w:r>
              <w:rPr>
                <w:rFonts w:cs="Arial"/>
              </w:rPr>
              <w:t>Einwilligung zur Eintragung in die Firmendatenbank</w:t>
            </w:r>
            <w:r w:rsidR="00F14142">
              <w:rPr>
                <w:rFonts w:cs="Arial"/>
              </w:rPr>
              <w:t xml:space="preserve"> (freiwillig)</w:t>
            </w:r>
          </w:p>
        </w:tc>
      </w:tr>
      <w:tr w:rsidR="004B7AC0" w14:paraId="25468A50" w14:textId="77777777" w:rsidTr="009676FA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4BAC7492" w14:textId="23146C1A" w:rsidR="004B7AC0" w:rsidRDefault="00EA7DF1" w:rsidP="004B7AC0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gridSpan w:val="5"/>
            <w:vAlign w:val="center"/>
          </w:tcPr>
          <w:p w14:paraId="3200D570" w14:textId="77777777" w:rsidR="004B7AC0" w:rsidRPr="00D425A1" w:rsidRDefault="004B7AC0" w:rsidP="004B7AC0">
            <w:pPr>
              <w:keepNext w:val="0"/>
              <w:jc w:val="left"/>
            </w:pPr>
          </w:p>
        </w:tc>
        <w:tc>
          <w:tcPr>
            <w:tcW w:w="8332" w:type="dxa"/>
            <w:gridSpan w:val="5"/>
            <w:vAlign w:val="center"/>
          </w:tcPr>
          <w:p w14:paraId="6508FFB4" w14:textId="567C6E77" w:rsidR="004B7AC0" w:rsidRPr="00EA7DF1" w:rsidRDefault="004B7AC0" w:rsidP="004B7AC0">
            <w:pPr>
              <w:keepNext w:val="0"/>
              <w:jc w:val="left"/>
              <w:rPr>
                <w:rFonts w:cs="Arial"/>
              </w:rPr>
            </w:pPr>
            <w:r w:rsidRPr="00EA7DF1">
              <w:t>technische Datenblätter zu dem angebotenen Fahrzeug</w:t>
            </w:r>
          </w:p>
        </w:tc>
      </w:tr>
      <w:tr w:rsidR="004B7AC0" w14:paraId="051136BE" w14:textId="77777777" w:rsidTr="009676FA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2ED20C7F" w14:textId="3DA28FCE" w:rsidR="004B7AC0" w:rsidRDefault="004B7AC0" w:rsidP="004B7AC0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gridSpan w:val="5"/>
            <w:vAlign w:val="center"/>
          </w:tcPr>
          <w:p w14:paraId="4B36355C" w14:textId="77777777" w:rsidR="004B7AC0" w:rsidRPr="00D425A1" w:rsidRDefault="004B7AC0" w:rsidP="004B7AC0">
            <w:pPr>
              <w:keepNext w:val="0"/>
              <w:jc w:val="left"/>
            </w:pPr>
          </w:p>
        </w:tc>
        <w:tc>
          <w:tcPr>
            <w:tcW w:w="8332" w:type="dxa"/>
            <w:gridSpan w:val="5"/>
            <w:vAlign w:val="center"/>
          </w:tcPr>
          <w:p w14:paraId="79A9E05D" w14:textId="0A200648" w:rsidR="004B7AC0" w:rsidRDefault="004B7AC0" w:rsidP="004B7AC0">
            <w:pPr>
              <w:keepNext w:val="0"/>
              <w:jc w:val="left"/>
              <w:rPr>
                <w:rFonts w:cs="Arial"/>
              </w:rPr>
            </w:pPr>
          </w:p>
        </w:tc>
      </w:tr>
      <w:tr w:rsidR="002B7A8B" w14:paraId="72591371" w14:textId="77777777" w:rsidTr="009676FA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341EFA63" w14:textId="77777777" w:rsidR="002B7A8B" w:rsidRDefault="002B7A8B" w:rsidP="004B7AC0">
            <w:pPr>
              <w:keepNext w:val="0"/>
              <w:jc w:val="left"/>
            </w:pPr>
          </w:p>
        </w:tc>
        <w:tc>
          <w:tcPr>
            <w:tcW w:w="876" w:type="dxa"/>
            <w:gridSpan w:val="5"/>
            <w:vAlign w:val="center"/>
          </w:tcPr>
          <w:p w14:paraId="23787F2F" w14:textId="77777777" w:rsidR="002B7A8B" w:rsidRPr="00D425A1" w:rsidRDefault="002B7A8B" w:rsidP="004B7AC0">
            <w:pPr>
              <w:keepNext w:val="0"/>
              <w:jc w:val="left"/>
            </w:pPr>
          </w:p>
        </w:tc>
        <w:tc>
          <w:tcPr>
            <w:tcW w:w="8332" w:type="dxa"/>
            <w:gridSpan w:val="5"/>
            <w:vAlign w:val="center"/>
          </w:tcPr>
          <w:p w14:paraId="60B3F208" w14:textId="77777777" w:rsidR="002B7A8B" w:rsidRDefault="002B7A8B" w:rsidP="004B7AC0">
            <w:pPr>
              <w:keepNext w:val="0"/>
              <w:jc w:val="left"/>
              <w:rPr>
                <w:rFonts w:cs="Arial"/>
              </w:rPr>
            </w:pPr>
          </w:p>
        </w:tc>
      </w:tr>
      <w:tr w:rsidR="004B7AC0" w14:paraId="45AE08C2" w14:textId="77777777" w:rsidTr="009676FA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1E34E473" w14:textId="77777777" w:rsidR="004B7AC0" w:rsidRDefault="004B7AC0" w:rsidP="004B7AC0">
            <w:pPr>
              <w:keepNext w:val="0"/>
              <w:jc w:val="left"/>
            </w:pPr>
          </w:p>
        </w:tc>
        <w:tc>
          <w:tcPr>
            <w:tcW w:w="876" w:type="dxa"/>
            <w:gridSpan w:val="5"/>
            <w:vAlign w:val="center"/>
          </w:tcPr>
          <w:p w14:paraId="6E2CCAE5" w14:textId="77777777" w:rsidR="004B7AC0" w:rsidRPr="00D425A1" w:rsidRDefault="004B7AC0" w:rsidP="004B7AC0">
            <w:pPr>
              <w:keepNext w:val="0"/>
              <w:jc w:val="left"/>
            </w:pPr>
          </w:p>
        </w:tc>
        <w:tc>
          <w:tcPr>
            <w:tcW w:w="8332" w:type="dxa"/>
            <w:gridSpan w:val="5"/>
            <w:vAlign w:val="center"/>
          </w:tcPr>
          <w:p w14:paraId="47709918" w14:textId="77777777" w:rsidR="004B7AC0" w:rsidRDefault="004B7AC0" w:rsidP="004B7AC0">
            <w:pPr>
              <w:keepNext w:val="0"/>
              <w:jc w:val="left"/>
              <w:rPr>
                <w:rFonts w:cs="Arial"/>
              </w:rPr>
            </w:pPr>
          </w:p>
        </w:tc>
      </w:tr>
      <w:tr w:rsidR="004B7AC0" w:rsidRPr="001C60F2" w14:paraId="5A24AD67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4092C88D" w14:textId="77777777" w:rsidR="004B7AC0" w:rsidRPr="00410951" w:rsidRDefault="004B7AC0" w:rsidP="004B7AC0">
            <w:pPr>
              <w:pStyle w:val="berschrift1"/>
              <w:keepNext w:val="0"/>
            </w:pPr>
            <w:r>
              <w:lastRenderedPageBreak/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>An mein/unser Angebot halte(n) ich/wir mich/uns bis zum Ablauf der Bindefrist gebun</w:t>
            </w:r>
            <w:r>
              <w:softHyphen/>
              <w:t>den.</w:t>
            </w:r>
          </w:p>
        </w:tc>
      </w:tr>
      <w:tr w:rsidR="004B7AC0" w:rsidRPr="0036695A" w14:paraId="13E0795A" w14:textId="77777777" w:rsidTr="00165996">
        <w:trPr>
          <w:trHeight w:hRule="exact"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4C1D1CA3" w14:textId="77777777" w:rsidR="004B7AC0" w:rsidRPr="0036695A" w:rsidRDefault="004B7AC0" w:rsidP="004B7AC0">
            <w:pPr>
              <w:keepNext w:val="0"/>
              <w:rPr>
                <w:sz w:val="16"/>
                <w:szCs w:val="16"/>
              </w:rPr>
            </w:pPr>
          </w:p>
        </w:tc>
      </w:tr>
      <w:tr w:rsidR="004B7AC0" w:rsidRPr="001C60F2" w14:paraId="0E638A20" w14:textId="77777777" w:rsidTr="00F02A8C">
        <w:trPr>
          <w:trHeight w:val="284"/>
        </w:trPr>
        <w:tc>
          <w:tcPr>
            <w:tcW w:w="6974" w:type="dxa"/>
            <w:gridSpan w:val="8"/>
            <w:noWrap/>
            <w:tcMar>
              <w:left w:w="28" w:type="dxa"/>
            </w:tcMar>
          </w:tcPr>
          <w:p w14:paraId="259C26E5" w14:textId="77777777" w:rsidR="004B7AC0" w:rsidRPr="00410951" w:rsidRDefault="004B7AC0" w:rsidP="004B7AC0">
            <w:pPr>
              <w:pStyle w:val="berschrift1"/>
              <w:keepNext w:val="0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>
              <w:t xml:space="preserve"> einschl. Umsatzsteuer </w:t>
            </w:r>
          </w:p>
        </w:tc>
        <w:tc>
          <w:tcPr>
            <w:tcW w:w="1701" w:type="dxa"/>
            <w:gridSpan w:val="2"/>
            <w:tcBorders>
              <w:bottom w:val="single" w:sz="4" w:space="0" w:color="808080"/>
            </w:tcBorders>
            <w:vAlign w:val="bottom"/>
          </w:tcPr>
          <w:p w14:paraId="728CF7AE" w14:textId="77777777" w:rsidR="004B7AC0" w:rsidRPr="00410951" w:rsidRDefault="004B7AC0" w:rsidP="004B7AC0">
            <w:pPr>
              <w:keepNext w:val="0"/>
              <w:jc w:val="right"/>
              <w:rPr>
                <w:b/>
              </w:rPr>
            </w:pPr>
            <w:r w:rsidRPr="00A62DC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</w:tc>
        <w:tc>
          <w:tcPr>
            <w:tcW w:w="992" w:type="dxa"/>
            <w:gridSpan w:val="2"/>
            <w:vAlign w:val="bottom"/>
          </w:tcPr>
          <w:p w14:paraId="2506BBE8" w14:textId="77777777" w:rsidR="004B7AC0" w:rsidRPr="00410951" w:rsidRDefault="004B7AC0" w:rsidP="004B7AC0">
            <w:pPr>
              <w:keepNext w:val="0"/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4B7AC0" w:rsidRPr="0036695A" w14:paraId="4B4EB196" w14:textId="77777777" w:rsidTr="00165996">
        <w:trPr>
          <w:trHeight w:hRule="exact"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1BB6B51C" w14:textId="77777777" w:rsidR="004B7AC0" w:rsidRPr="0036695A" w:rsidRDefault="004B7AC0" w:rsidP="004B7AC0">
            <w:pPr>
              <w:keepNext w:val="0"/>
              <w:rPr>
                <w:sz w:val="16"/>
                <w:szCs w:val="16"/>
              </w:rPr>
            </w:pPr>
          </w:p>
        </w:tc>
      </w:tr>
      <w:tr w:rsidR="004B7AC0" w:rsidRPr="001C60F2" w14:paraId="453FEA72" w14:textId="77777777" w:rsidTr="009676FA">
        <w:trPr>
          <w:trHeight w:val="397"/>
        </w:trPr>
        <w:tc>
          <w:tcPr>
            <w:tcW w:w="7019" w:type="dxa"/>
            <w:gridSpan w:val="9"/>
            <w:noWrap/>
            <w:tcMar>
              <w:left w:w="28" w:type="dxa"/>
            </w:tcMar>
            <w:vAlign w:val="center"/>
          </w:tcPr>
          <w:p w14:paraId="24FFAD19" w14:textId="77777777" w:rsidR="004B7AC0" w:rsidRPr="00410951" w:rsidRDefault="004B7AC0" w:rsidP="004B7AC0">
            <w:pPr>
              <w:pStyle w:val="berschrift1"/>
              <w:keepNext w:val="0"/>
            </w:pPr>
            <w:r>
              <w:t>Anzahl der Nebenangebote</w:t>
            </w:r>
          </w:p>
        </w:tc>
        <w:tc>
          <w:tcPr>
            <w:tcW w:w="2648" w:type="dxa"/>
            <w:gridSpan w:val="3"/>
            <w:vAlign w:val="center"/>
          </w:tcPr>
          <w:p w14:paraId="7FA0573E" w14:textId="77777777" w:rsidR="004B7AC0" w:rsidRPr="00410951" w:rsidRDefault="004B7AC0" w:rsidP="004B7AC0">
            <w:pPr>
              <w:keepNext w:val="0"/>
              <w:jc w:val="left"/>
              <w:rPr>
                <w:b/>
              </w:rPr>
            </w:pPr>
            <w:r>
              <w:rPr>
                <w:b/>
              </w:rPr>
              <w:t>Nicht zugelassen</w:t>
            </w:r>
          </w:p>
        </w:tc>
      </w:tr>
      <w:tr w:rsidR="004B7AC0" w:rsidRPr="00DF0D66" w14:paraId="0CBA0CC5" w14:textId="77777777" w:rsidTr="00F02A8C">
        <w:trPr>
          <w:trHeight w:hRule="exact"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4011FA3F" w14:textId="77777777" w:rsidR="004B7AC0" w:rsidRPr="00410951" w:rsidRDefault="004B7AC0" w:rsidP="004B7AC0">
            <w:pPr>
              <w:keepNext w:val="0"/>
              <w:rPr>
                <w:b/>
              </w:rPr>
            </w:pPr>
          </w:p>
        </w:tc>
      </w:tr>
      <w:tr w:rsidR="004B7AC0" w:rsidRPr="001C60F2" w14:paraId="5DB51582" w14:textId="77777777" w:rsidTr="00F02A8C">
        <w:trPr>
          <w:trHeight w:val="291"/>
        </w:trPr>
        <w:tc>
          <w:tcPr>
            <w:tcW w:w="7019" w:type="dxa"/>
            <w:gridSpan w:val="9"/>
            <w:noWrap/>
            <w:tcMar>
              <w:left w:w="28" w:type="dxa"/>
            </w:tcMar>
          </w:tcPr>
          <w:p w14:paraId="588898CA" w14:textId="77777777" w:rsidR="004B7AC0" w:rsidRPr="009676FA" w:rsidRDefault="004B7AC0" w:rsidP="004B7AC0">
            <w:pPr>
              <w:pStyle w:val="berschrift1"/>
              <w:keepNext w:val="0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</w:t>
            </w:r>
            <w:r>
              <w:t xml:space="preserve">(netto) </w:t>
            </w:r>
            <w:r w:rsidRPr="00597968">
              <w:t>für Haupt- und alle Nebenangebote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</w:tcBorders>
            <w:vAlign w:val="bottom"/>
          </w:tcPr>
          <w:p w14:paraId="0B5A5235" w14:textId="77777777" w:rsidR="004B7AC0" w:rsidRPr="00410951" w:rsidRDefault="004B7AC0" w:rsidP="004B7AC0">
            <w:pPr>
              <w:keepNext w:val="0"/>
              <w:jc w:val="right"/>
              <w:rPr>
                <w:b/>
              </w:rPr>
            </w:pPr>
            <w:r w:rsidRPr="00A62DC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</w:tc>
        <w:tc>
          <w:tcPr>
            <w:tcW w:w="992" w:type="dxa"/>
            <w:gridSpan w:val="2"/>
            <w:vAlign w:val="center"/>
          </w:tcPr>
          <w:p w14:paraId="2310600C" w14:textId="77777777" w:rsidR="004B7AC0" w:rsidRDefault="004B7AC0" w:rsidP="004B7AC0">
            <w:pPr>
              <w:keepNext w:val="0"/>
              <w:jc w:val="center"/>
              <w:rPr>
                <w:b/>
              </w:rPr>
            </w:pPr>
          </w:p>
          <w:p w14:paraId="464166F4" w14:textId="77777777" w:rsidR="004B7AC0" w:rsidRDefault="004B7AC0" w:rsidP="004B7AC0">
            <w:pPr>
              <w:keepNext w:val="0"/>
              <w:jc w:val="center"/>
              <w:rPr>
                <w:b/>
              </w:rPr>
            </w:pPr>
          </w:p>
          <w:p w14:paraId="56177A21" w14:textId="77777777" w:rsidR="004B7AC0" w:rsidRPr="00410951" w:rsidRDefault="004B7AC0" w:rsidP="004B7AC0">
            <w:pPr>
              <w:keepNext w:val="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4B7AC0" w:rsidRPr="001C60F2" w14:paraId="7A81993D" w14:textId="77777777" w:rsidTr="00F02A8C">
        <w:trPr>
          <w:trHeight w:hRule="exact" w:val="113"/>
        </w:trPr>
        <w:tc>
          <w:tcPr>
            <w:tcW w:w="1142" w:type="dxa"/>
            <w:gridSpan w:val="5"/>
            <w:noWrap/>
            <w:tcMar>
              <w:left w:w="28" w:type="dxa"/>
            </w:tcMar>
            <w:vAlign w:val="center"/>
          </w:tcPr>
          <w:p w14:paraId="40341155" w14:textId="77777777" w:rsidR="004B7AC0" w:rsidRDefault="004B7AC0" w:rsidP="004B7AC0">
            <w:pPr>
              <w:keepNext w:val="0"/>
              <w:contextualSpacing/>
              <w:jc w:val="left"/>
              <w:outlineLvl w:val="0"/>
              <w:rPr>
                <w:b/>
              </w:rPr>
            </w:pPr>
          </w:p>
          <w:p w14:paraId="2889C332" w14:textId="77777777" w:rsidR="004B7AC0" w:rsidRDefault="004B7AC0" w:rsidP="004B7AC0">
            <w:pPr>
              <w:keepNext w:val="0"/>
              <w:contextualSpacing/>
              <w:jc w:val="left"/>
              <w:outlineLvl w:val="0"/>
              <w:rPr>
                <w:b/>
              </w:rPr>
            </w:pPr>
          </w:p>
          <w:p w14:paraId="48121C6C" w14:textId="77777777" w:rsidR="004B7AC0" w:rsidRDefault="004B7AC0" w:rsidP="004B7AC0">
            <w:pPr>
              <w:keepNext w:val="0"/>
              <w:contextualSpacing/>
              <w:jc w:val="left"/>
              <w:outlineLvl w:val="0"/>
              <w:rPr>
                <w:b/>
              </w:rPr>
            </w:pPr>
          </w:p>
          <w:p w14:paraId="79D92B1B" w14:textId="77777777" w:rsidR="004B7AC0" w:rsidRDefault="004B7AC0" w:rsidP="004B7AC0">
            <w:pPr>
              <w:keepNext w:val="0"/>
              <w:contextualSpacing/>
              <w:jc w:val="left"/>
              <w:outlineLvl w:val="0"/>
              <w:rPr>
                <w:b/>
              </w:rPr>
            </w:pPr>
          </w:p>
          <w:p w14:paraId="1B579CC7" w14:textId="77777777" w:rsidR="004B7AC0" w:rsidRDefault="004B7AC0" w:rsidP="004B7AC0">
            <w:pPr>
              <w:keepNext w:val="0"/>
              <w:contextualSpacing/>
              <w:jc w:val="left"/>
              <w:outlineLvl w:val="0"/>
              <w:rPr>
                <w:b/>
              </w:rPr>
            </w:pPr>
          </w:p>
          <w:p w14:paraId="0B263C69" w14:textId="77777777" w:rsidR="004B7AC0" w:rsidRDefault="004B7AC0" w:rsidP="004B7AC0">
            <w:pPr>
              <w:keepNext w:val="0"/>
              <w:contextualSpacing/>
              <w:jc w:val="left"/>
              <w:outlineLvl w:val="0"/>
              <w:rPr>
                <w:b/>
              </w:rPr>
            </w:pPr>
          </w:p>
          <w:p w14:paraId="54E851DF" w14:textId="77777777" w:rsidR="004B7AC0" w:rsidRPr="00410951" w:rsidRDefault="004B7AC0" w:rsidP="004B7AC0">
            <w:pPr>
              <w:keepNext w:val="0"/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7"/>
            <w:noWrap/>
            <w:vAlign w:val="center"/>
          </w:tcPr>
          <w:p w14:paraId="6F99CE05" w14:textId="77777777" w:rsidR="004B7AC0" w:rsidRPr="00410951" w:rsidRDefault="004B7AC0" w:rsidP="004B7AC0">
            <w:pPr>
              <w:keepNext w:val="0"/>
              <w:rPr>
                <w:b/>
              </w:rPr>
            </w:pPr>
          </w:p>
        </w:tc>
      </w:tr>
      <w:tr w:rsidR="004B7AC0" w:rsidRPr="001C60F2" w14:paraId="1AAC4DC0" w14:textId="77777777" w:rsidTr="00D60965">
        <w:trPr>
          <w:trHeight w:val="3222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58E0AA13" w14:textId="77777777" w:rsidR="004B7AC0" w:rsidRDefault="004B7AC0" w:rsidP="004B7AC0">
            <w:pPr>
              <w:pStyle w:val="berschrift1"/>
              <w:keepNext w:val="0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  <w:p w14:paraId="3DE990EA" w14:textId="77777777" w:rsidR="004B7AC0" w:rsidRDefault="004B7AC0" w:rsidP="004B7AC0">
            <w:pPr>
              <w:keepNext w:val="0"/>
              <w:ind w:left="709"/>
            </w:pPr>
            <w:r>
              <w:t xml:space="preserve">- </w:t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2003.</w:t>
            </w:r>
          </w:p>
          <w:p w14:paraId="44693E12" w14:textId="77777777" w:rsidR="004B7AC0" w:rsidRDefault="004B7AC0" w:rsidP="004B7AC0">
            <w:pPr>
              <w:keepNext w:val="0"/>
              <w:ind w:left="709"/>
            </w:pPr>
            <w:r>
              <w:t>- Unterlagen gem. Aufforderung zur Angebotsabgabe, Anlagen – Teil B</w:t>
            </w:r>
          </w:p>
          <w:p w14:paraId="147F02F2" w14:textId="77777777" w:rsidR="004B7AC0" w:rsidRPr="00806B97" w:rsidRDefault="004B7AC0" w:rsidP="004B7AC0">
            <w:pPr>
              <w:keepNext w:val="0"/>
              <w:ind w:left="709"/>
            </w:pPr>
          </w:p>
          <w:p w14:paraId="67A0BF8D" w14:textId="77777777" w:rsidR="004B7AC0" w:rsidRDefault="004B7AC0" w:rsidP="004B7AC0">
            <w:pPr>
              <w:pStyle w:val="berschrift1"/>
              <w:keepNext w:val="0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1"/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  <w:bookmarkEnd w:id="2"/>
            <w:r>
              <w:t xml:space="preserve"> </w:t>
            </w:r>
            <w:r w:rsidRPr="004474D5">
              <w:t xml:space="preserve">Ich bin/Wir sind für die zu vergebende </w:t>
            </w:r>
            <w:r>
              <w:t>Leistung</w:t>
            </w:r>
            <w:r w:rsidRPr="004474D5">
              <w:t xml:space="preserve"> präqualifiziert und im Präqualifikations</w:t>
            </w:r>
            <w:r>
              <w:t xml:space="preserve">-  </w:t>
            </w:r>
            <w:r w:rsidRPr="004474D5">
              <w:t>verzeichnis eingetragen unter Nummer:</w:t>
            </w:r>
          </w:p>
          <w:p w14:paraId="1CE1628F" w14:textId="77777777" w:rsidR="004B7AC0" w:rsidRDefault="004B7AC0" w:rsidP="004B7AC0">
            <w:pPr>
              <w:keepNext w:val="0"/>
            </w:pPr>
          </w:p>
          <w:tbl>
            <w:tblPr>
              <w:tblStyle w:val="Tabellenraster"/>
              <w:tblW w:w="0" w:type="auto"/>
              <w:tblInd w:w="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3062"/>
              <w:gridCol w:w="1474"/>
              <w:gridCol w:w="3284"/>
            </w:tblGrid>
            <w:tr w:rsidR="004B7AC0" w14:paraId="11EB7835" w14:textId="77777777" w:rsidTr="00F02A8C">
              <w:tc>
                <w:tcPr>
                  <w:tcW w:w="1134" w:type="dxa"/>
                </w:tcPr>
                <w:p w14:paraId="0D8ED5BA" w14:textId="77777777" w:rsidR="004B7AC0" w:rsidRDefault="004B7AC0" w:rsidP="004B7AC0">
                  <w:pPr>
                    <w:keepNext w:val="0"/>
                  </w:pPr>
                  <w:r>
                    <w:t>PQ-Stelle:</w:t>
                  </w:r>
                </w:p>
              </w:tc>
              <w:tc>
                <w:tcPr>
                  <w:tcW w:w="3062" w:type="dxa"/>
                </w:tcPr>
                <w:p w14:paraId="3BAA08E0" w14:textId="77777777" w:rsidR="004B7AC0" w:rsidRDefault="004B7AC0" w:rsidP="004B7AC0">
                  <w:pPr>
                    <w:keepNext w:val="0"/>
                  </w:pPr>
                  <w:r w:rsidRPr="00A62DC3">
                    <w:rPr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A62DC3">
                    <w:rPr>
                      <w:b/>
                    </w:rPr>
                    <w:instrText xml:space="preserve"> FORMTEXT </w:instrText>
                  </w:r>
                  <w:r w:rsidRPr="00A62DC3">
                    <w:rPr>
                      <w:b/>
                    </w:rPr>
                  </w:r>
                  <w:r w:rsidRPr="00A62DC3">
                    <w:rPr>
                      <w:b/>
                    </w:rPr>
                    <w:fldChar w:fldCharType="separate"/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1474" w:type="dxa"/>
                </w:tcPr>
                <w:p w14:paraId="05235E15" w14:textId="77777777" w:rsidR="004B7AC0" w:rsidRDefault="004B7AC0" w:rsidP="004B7AC0">
                  <w:pPr>
                    <w:keepNext w:val="0"/>
                  </w:pPr>
                  <w:r>
                    <w:t>PQ-Nummer:</w:t>
                  </w:r>
                </w:p>
              </w:tc>
              <w:tc>
                <w:tcPr>
                  <w:tcW w:w="3284" w:type="dxa"/>
                </w:tcPr>
                <w:p w14:paraId="38DD03E7" w14:textId="77777777" w:rsidR="004B7AC0" w:rsidRDefault="004B7AC0" w:rsidP="004B7AC0">
                  <w:pPr>
                    <w:keepNext w:val="0"/>
                  </w:pPr>
                  <w:r w:rsidRPr="00A62DC3">
                    <w:rPr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A62DC3">
                    <w:rPr>
                      <w:b/>
                    </w:rPr>
                    <w:instrText xml:space="preserve"> FORMTEXT </w:instrText>
                  </w:r>
                  <w:r w:rsidRPr="00A62DC3">
                    <w:rPr>
                      <w:b/>
                    </w:rPr>
                  </w:r>
                  <w:r w:rsidRPr="00A62DC3">
                    <w:rPr>
                      <w:b/>
                    </w:rPr>
                    <w:fldChar w:fldCharType="separate"/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</w:rPr>
                    <w:fldChar w:fldCharType="end"/>
                  </w:r>
                </w:p>
              </w:tc>
            </w:tr>
            <w:tr w:rsidR="004B7AC0" w14:paraId="1AE7CBA4" w14:textId="77777777" w:rsidTr="00F02A8C">
              <w:tc>
                <w:tcPr>
                  <w:tcW w:w="1134" w:type="dxa"/>
                </w:tcPr>
                <w:p w14:paraId="116F4114" w14:textId="77777777" w:rsidR="004B7AC0" w:rsidRDefault="004B7AC0" w:rsidP="004B7AC0">
                  <w:pPr>
                    <w:keepNext w:val="0"/>
                  </w:pPr>
                  <w:r>
                    <w:t>PQ-Stelle:</w:t>
                  </w:r>
                </w:p>
              </w:tc>
              <w:tc>
                <w:tcPr>
                  <w:tcW w:w="3062" w:type="dxa"/>
                </w:tcPr>
                <w:p w14:paraId="74205C1A" w14:textId="77777777" w:rsidR="004B7AC0" w:rsidRDefault="004B7AC0" w:rsidP="004B7AC0">
                  <w:pPr>
                    <w:keepNext w:val="0"/>
                  </w:pPr>
                  <w:r w:rsidRPr="00A62DC3">
                    <w:rPr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A62DC3">
                    <w:rPr>
                      <w:b/>
                    </w:rPr>
                    <w:instrText xml:space="preserve"> FORMTEXT </w:instrText>
                  </w:r>
                  <w:r w:rsidRPr="00A62DC3">
                    <w:rPr>
                      <w:b/>
                    </w:rPr>
                  </w:r>
                  <w:r w:rsidRPr="00A62DC3">
                    <w:rPr>
                      <w:b/>
                    </w:rPr>
                    <w:fldChar w:fldCharType="separate"/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1474" w:type="dxa"/>
                </w:tcPr>
                <w:p w14:paraId="187A485C" w14:textId="77777777" w:rsidR="004B7AC0" w:rsidRDefault="004B7AC0" w:rsidP="004B7AC0">
                  <w:pPr>
                    <w:keepNext w:val="0"/>
                  </w:pPr>
                  <w:r>
                    <w:t>PQ-Nummer:</w:t>
                  </w:r>
                </w:p>
              </w:tc>
              <w:tc>
                <w:tcPr>
                  <w:tcW w:w="3284" w:type="dxa"/>
                </w:tcPr>
                <w:p w14:paraId="2636AF17" w14:textId="77777777" w:rsidR="004B7AC0" w:rsidRDefault="004B7AC0" w:rsidP="004B7AC0">
                  <w:pPr>
                    <w:keepNext w:val="0"/>
                  </w:pPr>
                  <w:r w:rsidRPr="00A62DC3">
                    <w:rPr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A62DC3">
                    <w:rPr>
                      <w:b/>
                    </w:rPr>
                    <w:instrText xml:space="preserve"> FORMTEXT </w:instrText>
                  </w:r>
                  <w:r w:rsidRPr="00A62DC3">
                    <w:rPr>
                      <w:b/>
                    </w:rPr>
                  </w:r>
                  <w:r w:rsidRPr="00A62DC3">
                    <w:rPr>
                      <w:b/>
                    </w:rPr>
                    <w:fldChar w:fldCharType="separate"/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  <w:noProof/>
                    </w:rPr>
                    <w:t> </w:t>
                  </w:r>
                  <w:r w:rsidRPr="00A62DC3">
                    <w:rPr>
                      <w:b/>
                    </w:rPr>
                    <w:fldChar w:fldCharType="end"/>
                  </w:r>
                </w:p>
              </w:tc>
            </w:tr>
          </w:tbl>
          <w:p w14:paraId="02A84B8F" w14:textId="77777777" w:rsidR="004B7AC0" w:rsidRDefault="004B7AC0" w:rsidP="004B7AC0">
            <w:pPr>
              <w:keepNext w:val="0"/>
              <w:ind w:firstLine="567"/>
            </w:pPr>
          </w:p>
          <w:p w14:paraId="0D67715D" w14:textId="77777777" w:rsidR="004B7AC0" w:rsidRDefault="004B7AC0" w:rsidP="004B7AC0">
            <w:pPr>
              <w:keepNext w:val="0"/>
              <w:ind w:left="851" w:hanging="284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  <w:r>
              <w:t xml:space="preserve"> Mein Unternehmen ist ein kleines oder mittleres Unternehmen – KMU </w:t>
            </w:r>
          </w:p>
          <w:p w14:paraId="5474AA0B" w14:textId="51D5CDE0" w:rsidR="004B7AC0" w:rsidRPr="00D37803" w:rsidRDefault="004B7AC0" w:rsidP="004B7AC0">
            <w:pPr>
              <w:keepNext w:val="0"/>
              <w:ind w:left="8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(&lt; 250 Beschäftigte und </w:t>
            </w:r>
            <w:r>
              <w:rPr>
                <w:rFonts w:cs="Arial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 xml:space="preserve"> 50 Mio Euro Jahresumsatz bzw.  </w:t>
            </w:r>
            <w:r>
              <w:rPr>
                <w:rFonts w:cs="Arial"/>
                <w:sz w:val="16"/>
                <w:szCs w:val="16"/>
              </w:rPr>
              <w:t xml:space="preserve">≤ </w:t>
            </w:r>
            <w:r>
              <w:rPr>
                <w:sz w:val="16"/>
                <w:szCs w:val="16"/>
              </w:rPr>
              <w:t>43 Mio Jahresbilanzsumme)</w:t>
            </w:r>
            <w:r w:rsidR="00135659">
              <w:rPr>
                <w:rStyle w:val="Funotenzeichen"/>
              </w:rPr>
              <w:footnoteReference w:id="4"/>
            </w:r>
          </w:p>
        </w:tc>
      </w:tr>
      <w:tr w:rsidR="004B7AC0" w:rsidRPr="001C60F2" w14:paraId="46C18505" w14:textId="77777777" w:rsidTr="0036695A">
        <w:trPr>
          <w:trHeight w:hRule="exact" w:val="170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5F2F8BDA" w14:textId="77777777" w:rsidR="004B7AC0" w:rsidRPr="001C60F2" w:rsidRDefault="004B7AC0" w:rsidP="004B7AC0">
            <w:pPr>
              <w:keepNext w:val="0"/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noWrap/>
            <w:vAlign w:val="center"/>
          </w:tcPr>
          <w:p w14:paraId="3E150083" w14:textId="77777777" w:rsidR="004B7AC0" w:rsidRPr="001C60F2" w:rsidRDefault="004B7AC0" w:rsidP="004B7AC0">
            <w:pPr>
              <w:pStyle w:val="AnstrichTabelle"/>
              <w:keepNext w:val="0"/>
            </w:pPr>
          </w:p>
        </w:tc>
      </w:tr>
      <w:tr w:rsidR="004B7AC0" w:rsidRPr="00410951" w14:paraId="1B8789C3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0918EC15" w14:textId="77777777" w:rsidR="004B7AC0" w:rsidRDefault="004B7AC0" w:rsidP="004B7AC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erkläre(n), dass</w:t>
            </w:r>
          </w:p>
          <w:p w14:paraId="1C259E40" w14:textId="77777777" w:rsidR="004B7AC0" w:rsidRDefault="004B7AC0" w:rsidP="004B7AC0">
            <w:pPr>
              <w:keepNext w:val="0"/>
              <w:ind w:left="567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  <w:r>
              <w:t xml:space="preserve"> 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  <w:p w14:paraId="6A34AEB3" w14:textId="77777777" w:rsidR="004B7AC0" w:rsidRDefault="004B7AC0" w:rsidP="004B7AC0">
            <w:pPr>
              <w:keepNext w:val="0"/>
              <w:ind w:left="567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941EF">
              <w:fldChar w:fldCharType="separate"/>
            </w:r>
            <w:r>
              <w:fldChar w:fldCharType="end"/>
            </w:r>
            <w:r>
              <w:t xml:space="preserve"> 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  <w:p w14:paraId="021F04BD" w14:textId="77777777" w:rsidR="004B7AC0" w:rsidRPr="00D37803" w:rsidRDefault="004B7AC0" w:rsidP="004B7AC0">
            <w:pPr>
              <w:keepNext w:val="0"/>
              <w:ind w:left="567"/>
            </w:pPr>
          </w:p>
          <w:p w14:paraId="7B0575DD" w14:textId="77777777" w:rsidR="004B7AC0" w:rsidRPr="001C60F2" w:rsidRDefault="004B7AC0" w:rsidP="004B7AC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4B7AC0" w:rsidRPr="001C60F2" w14:paraId="03A903FE" w14:textId="77777777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39BCCC97" w14:textId="77777777" w:rsidR="004B7AC0" w:rsidRPr="0027784E" w:rsidRDefault="004B7AC0" w:rsidP="004B7AC0">
            <w:pPr>
              <w:keepNext w:val="0"/>
              <w:rPr>
                <w:b/>
              </w:rPr>
            </w:pPr>
          </w:p>
        </w:tc>
        <w:tc>
          <w:tcPr>
            <w:tcW w:w="284" w:type="dxa"/>
            <w:noWrap/>
          </w:tcPr>
          <w:p w14:paraId="1B019307" w14:textId="77777777" w:rsidR="004B7AC0" w:rsidRDefault="004B7AC0" w:rsidP="004B7AC0">
            <w:pPr>
              <w:keepNext w:val="0"/>
              <w:jc w:val="right"/>
            </w:pPr>
            <w:r>
              <w:t>–</w:t>
            </w:r>
          </w:p>
        </w:tc>
        <w:tc>
          <w:tcPr>
            <w:tcW w:w="8788" w:type="dxa"/>
            <w:gridSpan w:val="8"/>
            <w:vAlign w:val="center"/>
          </w:tcPr>
          <w:p w14:paraId="267222AD" w14:textId="77777777" w:rsidR="004B7AC0" w:rsidRDefault="004B7AC0" w:rsidP="004B7AC0">
            <w:pPr>
              <w:keepNext w:val="0"/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4B7AC0" w:rsidRPr="001C60F2" w14:paraId="2CEC9810" w14:textId="77777777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060AE325" w14:textId="77777777" w:rsidR="004B7AC0" w:rsidRPr="0027784E" w:rsidRDefault="004B7AC0" w:rsidP="004B7AC0">
            <w:pPr>
              <w:keepNext w:val="0"/>
              <w:rPr>
                <w:b/>
              </w:rPr>
            </w:pPr>
          </w:p>
        </w:tc>
        <w:tc>
          <w:tcPr>
            <w:tcW w:w="284" w:type="dxa"/>
            <w:noWrap/>
          </w:tcPr>
          <w:p w14:paraId="6AB8BAEF" w14:textId="77777777" w:rsidR="004B7AC0" w:rsidRPr="001C60F2" w:rsidRDefault="004B7AC0" w:rsidP="004B7AC0">
            <w:pPr>
              <w:keepNext w:val="0"/>
              <w:jc w:val="right"/>
            </w:pPr>
            <w:r>
              <w:t>–</w:t>
            </w:r>
          </w:p>
        </w:tc>
        <w:tc>
          <w:tcPr>
            <w:tcW w:w="8788" w:type="dxa"/>
            <w:gridSpan w:val="8"/>
            <w:vAlign w:val="center"/>
          </w:tcPr>
          <w:p w14:paraId="4BE86161" w14:textId="77777777" w:rsidR="004B7AC0" w:rsidRDefault="004B7AC0" w:rsidP="004B7AC0">
            <w:pPr>
              <w:keepNext w:val="0"/>
            </w:pPr>
            <w:r>
              <w:t>ich/wir den Wortlaut der vom Auftraggeber verfassten Langfassung des Leistungsverzeichnisses  als alleinverbindlich anerkenne(n).</w:t>
            </w:r>
          </w:p>
        </w:tc>
      </w:tr>
      <w:tr w:rsidR="004B7AC0" w:rsidRPr="0027784E" w14:paraId="2931068C" w14:textId="77777777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0B925EC7" w14:textId="77777777" w:rsidR="004B7AC0" w:rsidRPr="0027784E" w:rsidRDefault="004B7AC0" w:rsidP="004B7AC0">
            <w:pPr>
              <w:keepNext w:val="0"/>
              <w:rPr>
                <w:b/>
              </w:rPr>
            </w:pPr>
          </w:p>
        </w:tc>
        <w:tc>
          <w:tcPr>
            <w:tcW w:w="284" w:type="dxa"/>
            <w:noWrap/>
          </w:tcPr>
          <w:p w14:paraId="094ABE48" w14:textId="77777777" w:rsidR="004B7AC0" w:rsidRPr="0027784E" w:rsidRDefault="004B7AC0" w:rsidP="004B7AC0">
            <w:pPr>
              <w:keepNext w:val="0"/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8"/>
            <w:vAlign w:val="center"/>
          </w:tcPr>
          <w:p w14:paraId="1372764C" w14:textId="77777777" w:rsidR="004B7AC0" w:rsidRPr="0027784E" w:rsidRDefault="004B7AC0" w:rsidP="004B7AC0">
            <w:pPr>
              <w:keepNext w:val="0"/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4B7AC0" w:rsidRPr="001C60F2" w14:paraId="3A0C44B6" w14:textId="77777777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58D4E088" w14:textId="77777777" w:rsidR="004B7AC0" w:rsidRPr="0027784E" w:rsidRDefault="004B7AC0" w:rsidP="004B7AC0">
            <w:pPr>
              <w:keepNext w:val="0"/>
              <w:rPr>
                <w:b/>
              </w:rPr>
            </w:pPr>
          </w:p>
        </w:tc>
        <w:tc>
          <w:tcPr>
            <w:tcW w:w="284" w:type="dxa"/>
            <w:noWrap/>
          </w:tcPr>
          <w:p w14:paraId="79B699AB" w14:textId="77777777" w:rsidR="004B7AC0" w:rsidRPr="001C60F2" w:rsidRDefault="004B7AC0" w:rsidP="004B7AC0">
            <w:pPr>
              <w:keepNext w:val="0"/>
              <w:jc w:val="right"/>
            </w:pPr>
            <w:r>
              <w:t>–</w:t>
            </w:r>
          </w:p>
        </w:tc>
        <w:tc>
          <w:tcPr>
            <w:tcW w:w="8788" w:type="dxa"/>
            <w:gridSpan w:val="8"/>
            <w:vAlign w:val="center"/>
          </w:tcPr>
          <w:p w14:paraId="6D323446" w14:textId="77777777" w:rsidR="004B7AC0" w:rsidRPr="001C60F2" w:rsidRDefault="004B7AC0" w:rsidP="004B7AC0">
            <w:pPr>
              <w:keepNext w:val="0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4B7AC0" w:rsidRPr="0027784E" w14:paraId="39BFC5BA" w14:textId="77777777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03B4C786" w14:textId="77777777" w:rsidR="004B7AC0" w:rsidRPr="0027784E" w:rsidRDefault="004B7AC0" w:rsidP="004B7AC0">
            <w:pPr>
              <w:keepNext w:val="0"/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49570525" w14:textId="77777777" w:rsidR="004B7AC0" w:rsidRPr="0027784E" w:rsidRDefault="004B7AC0" w:rsidP="004B7AC0">
            <w:pPr>
              <w:keepNext w:val="0"/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8"/>
            <w:vAlign w:val="center"/>
          </w:tcPr>
          <w:p w14:paraId="2A6D2F63" w14:textId="77777777" w:rsidR="004B7AC0" w:rsidRPr="009E0802" w:rsidRDefault="004B7AC0" w:rsidP="004B7AC0">
            <w:pPr>
              <w:keepNext w:val="0"/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4B7AC0" w:rsidRPr="0027784E" w14:paraId="00840A46" w14:textId="77777777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0D114578" w14:textId="77777777" w:rsidR="004B7AC0" w:rsidRPr="0027784E" w:rsidRDefault="004B7AC0" w:rsidP="004B7AC0">
            <w:pPr>
              <w:keepNext w:val="0"/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6AA2B859" w14:textId="77777777" w:rsidR="004B7AC0" w:rsidRPr="0027784E" w:rsidRDefault="004B7AC0" w:rsidP="004B7AC0">
            <w:pPr>
              <w:keepNext w:val="0"/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8"/>
            <w:vAlign w:val="center"/>
          </w:tcPr>
          <w:p w14:paraId="7F873187" w14:textId="77777777" w:rsidR="004B7AC0" w:rsidRPr="0027784E" w:rsidRDefault="004B7AC0" w:rsidP="004B7AC0">
            <w:pPr>
              <w:keepNext w:val="0"/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4B7AC0" w:rsidRPr="0027784E" w14:paraId="761786B6" w14:textId="77777777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648AC737" w14:textId="77777777" w:rsidR="004B7AC0" w:rsidRPr="0027784E" w:rsidRDefault="004B7AC0" w:rsidP="004B7AC0">
            <w:pPr>
              <w:keepNext w:val="0"/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3B097421" w14:textId="77777777" w:rsidR="004B7AC0" w:rsidRPr="0027784E" w:rsidRDefault="004B7AC0" w:rsidP="004B7AC0">
            <w:pPr>
              <w:keepNext w:val="0"/>
              <w:jc w:val="right"/>
              <w:rPr>
                <w:i/>
              </w:rPr>
            </w:pPr>
          </w:p>
        </w:tc>
        <w:tc>
          <w:tcPr>
            <w:tcW w:w="8788" w:type="dxa"/>
            <w:gridSpan w:val="8"/>
            <w:vAlign w:val="center"/>
          </w:tcPr>
          <w:p w14:paraId="74B8F18C" w14:textId="77777777" w:rsidR="004B7AC0" w:rsidRDefault="004B7AC0" w:rsidP="004B7AC0">
            <w:pPr>
              <w:keepNext w:val="0"/>
              <w:tabs>
                <w:tab w:val="left" w:pos="0"/>
              </w:tabs>
              <w:jc w:val="left"/>
            </w:pPr>
          </w:p>
        </w:tc>
      </w:tr>
      <w:tr w:rsidR="004B7AC0" w:rsidRPr="00410951" w14:paraId="00C19F5B" w14:textId="77777777" w:rsidTr="0089492C">
        <w:trPr>
          <w:cantSplit/>
          <w:trHeight w:val="170"/>
        </w:trPr>
        <w:tc>
          <w:tcPr>
            <w:tcW w:w="9667" w:type="dxa"/>
            <w:gridSpan w:val="12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97E1E2" w14:textId="77777777" w:rsidR="004B7AC0" w:rsidRPr="00FA6D6C" w:rsidRDefault="004B7AC0" w:rsidP="004B7AC0">
            <w:pPr>
              <w:keepNext w:val="0"/>
              <w:jc w:val="left"/>
            </w:pPr>
          </w:p>
        </w:tc>
      </w:tr>
      <w:tr w:rsidR="004B7AC0" w:rsidRPr="00410951" w14:paraId="5FD1B162" w14:textId="77777777" w:rsidTr="00F02A8C">
        <w:trPr>
          <w:cantSplit/>
          <w:trHeight w:val="284"/>
        </w:trPr>
        <w:tc>
          <w:tcPr>
            <w:tcW w:w="9667" w:type="dxa"/>
            <w:gridSpan w:val="1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0B0A1A" w14:textId="77777777" w:rsidR="004B7AC0" w:rsidRDefault="004B7AC0" w:rsidP="004B7AC0">
            <w:pPr>
              <w:keepNext w:val="0"/>
              <w:jc w:val="left"/>
            </w:pPr>
            <w:r>
              <w:lastRenderedPageBreak/>
              <w:t>Unterschrift (bei schriftlichem Angebot)</w:t>
            </w:r>
          </w:p>
          <w:p w14:paraId="058F4916" w14:textId="77777777" w:rsidR="004B7AC0" w:rsidRDefault="004B7AC0" w:rsidP="004B7AC0">
            <w:pPr>
              <w:keepNext w:val="0"/>
              <w:jc w:val="left"/>
            </w:pPr>
          </w:p>
          <w:p w14:paraId="64F39477" w14:textId="77777777" w:rsidR="004B7AC0" w:rsidRDefault="004B7AC0" w:rsidP="004B7AC0">
            <w:pPr>
              <w:keepNext w:val="0"/>
              <w:jc w:val="left"/>
            </w:pPr>
          </w:p>
          <w:p w14:paraId="6F9375A7" w14:textId="77777777" w:rsidR="004B7AC0" w:rsidRDefault="004B7AC0" w:rsidP="004B7AC0">
            <w:pPr>
              <w:keepNext w:val="0"/>
              <w:jc w:val="left"/>
            </w:pPr>
            <w:r w:rsidRPr="00A62DC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  <w:p w14:paraId="071576B7" w14:textId="77777777" w:rsidR="004B7AC0" w:rsidRDefault="004B7AC0" w:rsidP="004B7AC0">
            <w:pPr>
              <w:keepNext w:val="0"/>
              <w:jc w:val="left"/>
            </w:pPr>
            <w:r w:rsidRPr="00A62DC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  <w:p w14:paraId="5D780573" w14:textId="77777777" w:rsidR="004B7AC0" w:rsidRDefault="004B7AC0" w:rsidP="004B7AC0">
            <w:pPr>
              <w:keepNext w:val="0"/>
              <w:jc w:val="left"/>
            </w:pPr>
            <w:r w:rsidRPr="00A62DC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  <w:p w14:paraId="6075E4BE" w14:textId="77777777" w:rsidR="004B7AC0" w:rsidRDefault="004B7AC0" w:rsidP="004B7AC0">
            <w:pPr>
              <w:keepNext w:val="0"/>
              <w:jc w:val="left"/>
            </w:pPr>
            <w:r w:rsidRPr="00A62DC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  <w:p w14:paraId="25D5304E" w14:textId="77777777" w:rsidR="004B7AC0" w:rsidRDefault="004B7AC0" w:rsidP="004B7AC0">
            <w:pPr>
              <w:keepNext w:val="0"/>
              <w:jc w:val="left"/>
            </w:pPr>
            <w:r w:rsidRPr="00A62DC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  <w:p w14:paraId="7EAAEDA9" w14:textId="77777777" w:rsidR="004B7AC0" w:rsidRDefault="004B7AC0" w:rsidP="004B7AC0">
            <w:pPr>
              <w:keepNext w:val="0"/>
              <w:jc w:val="left"/>
            </w:pPr>
            <w:r w:rsidRPr="00A62DC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  <w:p w14:paraId="7E6C579D" w14:textId="77777777" w:rsidR="004B7AC0" w:rsidRDefault="004B7AC0" w:rsidP="004B7AC0">
            <w:pPr>
              <w:keepNext w:val="0"/>
              <w:jc w:val="left"/>
            </w:pPr>
            <w:r w:rsidRPr="00A62DC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  <w:p w14:paraId="1D6A1F8B" w14:textId="77777777" w:rsidR="004B7AC0" w:rsidRDefault="004B7AC0" w:rsidP="004B7AC0">
            <w:pPr>
              <w:keepNext w:val="0"/>
              <w:jc w:val="left"/>
            </w:pPr>
          </w:p>
          <w:p w14:paraId="0B48D491" w14:textId="77777777" w:rsidR="004B7AC0" w:rsidRDefault="004B7AC0" w:rsidP="004B7AC0">
            <w:pPr>
              <w:keepNext w:val="0"/>
              <w:jc w:val="left"/>
            </w:pPr>
          </w:p>
          <w:p w14:paraId="040F7394" w14:textId="77777777" w:rsidR="004B7AC0" w:rsidRPr="00FA6D6C" w:rsidRDefault="004B7AC0" w:rsidP="004B7AC0">
            <w:pPr>
              <w:keepNext w:val="0"/>
              <w:jc w:val="left"/>
            </w:pPr>
          </w:p>
        </w:tc>
      </w:tr>
      <w:tr w:rsidR="004B7AC0" w:rsidRPr="00410951" w14:paraId="58186925" w14:textId="77777777" w:rsidTr="00F02A8C">
        <w:trPr>
          <w:cantSplit/>
          <w:trHeight w:val="680"/>
        </w:trPr>
        <w:tc>
          <w:tcPr>
            <w:tcW w:w="9667" w:type="dxa"/>
            <w:gridSpan w:val="1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8ED46C" w14:textId="77777777" w:rsidR="004B7AC0" w:rsidRDefault="004B7AC0" w:rsidP="004B7AC0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2477E237" w14:textId="77777777" w:rsidR="004B7AC0" w:rsidRPr="006D4883" w:rsidRDefault="004B7AC0" w:rsidP="004B7AC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 xml:space="preserve">der </w:t>
            </w:r>
            <w:r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262E2D8D" w14:textId="77777777" w:rsidR="004B7AC0" w:rsidRPr="006D4883" w:rsidRDefault="004B7AC0" w:rsidP="004B7AC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14:paraId="54963E55" w14:textId="77777777" w:rsidR="004B7AC0" w:rsidRPr="006D4883" w:rsidRDefault="004B7AC0" w:rsidP="004B7AC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signiert/mit elektronischem Siegel versehen werden muss, </w:t>
            </w:r>
            <w:r w:rsidRPr="006D4883">
              <w:rPr>
                <w:b/>
                <w:bCs/>
              </w:rPr>
              <w:t>nicht wie vorgegeben signiert</w:t>
            </w:r>
            <w:r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22E220FE" w14:textId="77777777" w:rsidR="004B7AC0" w:rsidRPr="000A77E4" w:rsidRDefault="004B7AC0" w:rsidP="004B7AC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B86851C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EF1B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992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C219F" w14:textId="77777777" w:rsidR="00952C7F" w:rsidRDefault="00952C7F">
      <w:r>
        <w:separator/>
      </w:r>
    </w:p>
    <w:p w14:paraId="1C528BA8" w14:textId="77777777" w:rsidR="00952C7F" w:rsidRDefault="00952C7F"/>
    <w:p w14:paraId="25C47D08" w14:textId="77777777" w:rsidR="00952C7F" w:rsidRDefault="00952C7F"/>
  </w:endnote>
  <w:endnote w:type="continuationSeparator" w:id="0">
    <w:p w14:paraId="7BE37CDD" w14:textId="77777777" w:rsidR="00952C7F" w:rsidRDefault="00952C7F">
      <w:r>
        <w:continuationSeparator/>
      </w:r>
    </w:p>
    <w:p w14:paraId="613A191A" w14:textId="77777777" w:rsidR="00952C7F" w:rsidRDefault="00952C7F"/>
    <w:p w14:paraId="0CE1ED2A" w14:textId="77777777" w:rsidR="00952C7F" w:rsidRDefault="00952C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9E337" w14:textId="77777777" w:rsidR="00952C7F" w:rsidRDefault="00952C7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952C7F" w:rsidRPr="00D6072E" w14:paraId="6D023A3A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2B415D2" w14:textId="77777777" w:rsidR="00952C7F" w:rsidRPr="00D6072E" w:rsidRDefault="00952C7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1B5D23D" w14:textId="77777777" w:rsidR="00952C7F" w:rsidRPr="00D6072E" w:rsidRDefault="00952C7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39E27D6" wp14:editId="156B3887">
                <wp:extent cx="364490" cy="252730"/>
                <wp:effectExtent l="0" t="0" r="0" b="0"/>
                <wp:docPr id="23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74F236F" w14:textId="77777777" w:rsidR="00952C7F" w:rsidRPr="00D6072E" w:rsidRDefault="00952C7F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2017 - Stand 2019</w:t>
          </w:r>
        </w:p>
      </w:tc>
      <w:tc>
        <w:tcPr>
          <w:tcW w:w="1440" w:type="dxa"/>
          <w:vAlign w:val="center"/>
        </w:tcPr>
        <w:p w14:paraId="120F38C9" w14:textId="77777777" w:rsidR="00952C7F" w:rsidRPr="00D6072E" w:rsidRDefault="00952C7F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C5749D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C5749D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0980C0A7" w14:textId="77777777" w:rsidR="00952C7F" w:rsidRPr="00551B7B" w:rsidRDefault="00952C7F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772EE" w14:textId="77777777" w:rsidR="00952C7F" w:rsidRDefault="00952C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66C1" w14:textId="77777777" w:rsidR="00952C7F" w:rsidRDefault="00952C7F" w:rsidP="00026D23">
      <w:r>
        <w:separator/>
      </w:r>
    </w:p>
  </w:footnote>
  <w:footnote w:type="continuationSeparator" w:id="0">
    <w:p w14:paraId="119C9105" w14:textId="77777777" w:rsidR="00952C7F" w:rsidRDefault="00952C7F">
      <w:r>
        <w:continuationSeparator/>
      </w:r>
    </w:p>
    <w:p w14:paraId="3E741F05" w14:textId="77777777" w:rsidR="00952C7F" w:rsidRDefault="00952C7F"/>
    <w:p w14:paraId="07D6D11F" w14:textId="77777777" w:rsidR="00952C7F" w:rsidRDefault="00952C7F"/>
  </w:footnote>
  <w:footnote w:id="1">
    <w:p w14:paraId="211B6274" w14:textId="585053AF" w:rsidR="00135659" w:rsidRDefault="00135659">
      <w:pPr>
        <w:pStyle w:val="Funotentext"/>
      </w:pPr>
      <w:r>
        <w:rPr>
          <w:rStyle w:val="Funotenzeichen"/>
        </w:rPr>
        <w:footnoteRef/>
      </w:r>
      <w:r>
        <w:t xml:space="preserve"> vom Bieter anzukreuzen und beizufügen</w:t>
      </w:r>
    </w:p>
  </w:footnote>
  <w:footnote w:id="2">
    <w:p w14:paraId="609E15FD" w14:textId="54F421C2" w:rsidR="00135659" w:rsidRDefault="00135659">
      <w:pPr>
        <w:pStyle w:val="Funotentext"/>
      </w:pPr>
      <w:r>
        <w:rPr>
          <w:rStyle w:val="Funotenzeichen"/>
        </w:rPr>
        <w:footnoteRef/>
      </w:r>
      <w:r>
        <w:t xml:space="preserve"> auszufüllen und beizufügen bei Unterauftragsvergabe</w:t>
      </w:r>
    </w:p>
  </w:footnote>
  <w:footnote w:id="3">
    <w:p w14:paraId="4D211296" w14:textId="77BC4BF4" w:rsidR="00135659" w:rsidRDefault="00135659">
      <w:pPr>
        <w:pStyle w:val="Funotentext"/>
      </w:pPr>
      <w:r>
        <w:rPr>
          <w:rStyle w:val="Funotenzeichen"/>
        </w:rPr>
        <w:footnoteRef/>
      </w:r>
      <w:r>
        <w:t xml:space="preserve"> auszufüllen und beizufügen bei Eignungsleihe</w:t>
      </w:r>
    </w:p>
  </w:footnote>
  <w:footnote w:id="4">
    <w:p w14:paraId="1247E08C" w14:textId="4408325A" w:rsidR="00135659" w:rsidRDefault="00135659">
      <w:pPr>
        <w:pStyle w:val="Funotentext"/>
      </w:pPr>
      <w:r>
        <w:rPr>
          <w:rStyle w:val="Funotenzeichen"/>
        </w:rPr>
        <w:footnoteRef/>
      </w:r>
      <w:r>
        <w:t xml:space="preserve"> Bietergemeinschaften gelten nur dann </w:t>
      </w:r>
      <w:r w:rsidR="00E62752">
        <w:t>al</w:t>
      </w:r>
      <w:r>
        <w:t xml:space="preserve">s KMU, wenn der überwiegende Teil der Leistung von (einem) Partner(n) der Bietergemeinschaft erbracht wird, der/die als KMU einzustufen ist/sind.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672E3" w14:textId="77777777" w:rsidR="00952C7F" w:rsidRDefault="00952C7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4BCE" w14:textId="77777777" w:rsidR="00952C7F" w:rsidRDefault="00952C7F">
    <w:pPr>
      <w:pStyle w:val="Kopfzeile"/>
    </w:pPr>
    <w:r>
      <w:t>633</w:t>
    </w:r>
  </w:p>
  <w:p w14:paraId="598FDD86" w14:textId="77777777" w:rsidR="00952C7F" w:rsidRDefault="00952C7F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>
      <w:rPr>
        <w:b w:val="0"/>
        <w:sz w:val="16"/>
        <w:szCs w:val="16"/>
      </w:rPr>
      <w:t xml:space="preserve"> – Liefer-/Dienstleistungen</w:t>
    </w:r>
    <w:r w:rsidRPr="00DC6699">
      <w:rPr>
        <w:b w:val="0"/>
        <w:sz w:val="16"/>
        <w:szCs w:val="16"/>
      </w:rPr>
      <w:t>)</w:t>
    </w:r>
  </w:p>
  <w:p w14:paraId="7F3246A7" w14:textId="77777777" w:rsidR="00952C7F" w:rsidRPr="00DC6699" w:rsidRDefault="00952C7F" w:rsidP="00DC6699">
    <w:pPr>
      <w:pStyle w:val="Kopfzeile"/>
      <w:spacing w:after="60"/>
      <w:rPr>
        <w:b w:val="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212A9" w14:textId="77777777" w:rsidR="00952C7F" w:rsidRDefault="00952C7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5CC52D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Tq8STpNBfiDzTq5q1xW9dVave+FEN3xCPE0fE6k5P+x0bWGk5Uc+TNZeeFIjdNcfHjcP1UjdP8y4j9lHtMXNQ==" w:salt="5Y9/GR8lFbLCjG+unNc7+Q=="/>
  <w:defaultTabStop w:val="709"/>
  <w:autoHyphenation/>
  <w:hyphenationZone w:val="284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B02AB"/>
    <w:rsid w:val="000D2327"/>
    <w:rsid w:val="000D2F1B"/>
    <w:rsid w:val="000E311D"/>
    <w:rsid w:val="001028D9"/>
    <w:rsid w:val="00106076"/>
    <w:rsid w:val="00112821"/>
    <w:rsid w:val="0012133E"/>
    <w:rsid w:val="00126F7F"/>
    <w:rsid w:val="00127C79"/>
    <w:rsid w:val="0013068A"/>
    <w:rsid w:val="00135659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748DF"/>
    <w:rsid w:val="0027784E"/>
    <w:rsid w:val="00280E29"/>
    <w:rsid w:val="00285F4A"/>
    <w:rsid w:val="00286C4B"/>
    <w:rsid w:val="00290BEA"/>
    <w:rsid w:val="002918D8"/>
    <w:rsid w:val="002941EF"/>
    <w:rsid w:val="00297EB4"/>
    <w:rsid w:val="002B7A8B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07D9A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15BC"/>
    <w:rsid w:val="003552CC"/>
    <w:rsid w:val="00355674"/>
    <w:rsid w:val="00355F55"/>
    <w:rsid w:val="0036695A"/>
    <w:rsid w:val="00371E50"/>
    <w:rsid w:val="00380D6C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4202E"/>
    <w:rsid w:val="00451EA4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A1C"/>
    <w:rsid w:val="00485D27"/>
    <w:rsid w:val="00492429"/>
    <w:rsid w:val="00493D8E"/>
    <w:rsid w:val="00495570"/>
    <w:rsid w:val="004B7AC0"/>
    <w:rsid w:val="004C19E2"/>
    <w:rsid w:val="004C1E2D"/>
    <w:rsid w:val="004C3362"/>
    <w:rsid w:val="004C4880"/>
    <w:rsid w:val="004C5609"/>
    <w:rsid w:val="004E07A5"/>
    <w:rsid w:val="004E122C"/>
    <w:rsid w:val="004E3711"/>
    <w:rsid w:val="004E386D"/>
    <w:rsid w:val="004E58B4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37D6"/>
    <w:rsid w:val="005C41DA"/>
    <w:rsid w:val="005D2752"/>
    <w:rsid w:val="005E0045"/>
    <w:rsid w:val="005E64B0"/>
    <w:rsid w:val="005E70EE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7EE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E1505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61DB"/>
    <w:rsid w:val="007E7294"/>
    <w:rsid w:val="008039B3"/>
    <w:rsid w:val="00804FF9"/>
    <w:rsid w:val="00806B97"/>
    <w:rsid w:val="0081095D"/>
    <w:rsid w:val="0081723D"/>
    <w:rsid w:val="00823EDF"/>
    <w:rsid w:val="00825E91"/>
    <w:rsid w:val="00845FFD"/>
    <w:rsid w:val="00853F45"/>
    <w:rsid w:val="00864C52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2C7F"/>
    <w:rsid w:val="009555C5"/>
    <w:rsid w:val="00962412"/>
    <w:rsid w:val="009676FA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0A56"/>
    <w:rsid w:val="00AE0B13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5749D"/>
    <w:rsid w:val="00C647C8"/>
    <w:rsid w:val="00C764C5"/>
    <w:rsid w:val="00C81A77"/>
    <w:rsid w:val="00C931C6"/>
    <w:rsid w:val="00CB1036"/>
    <w:rsid w:val="00CB2EEB"/>
    <w:rsid w:val="00CB73E8"/>
    <w:rsid w:val="00CD254F"/>
    <w:rsid w:val="00CD54C7"/>
    <w:rsid w:val="00CD6BE8"/>
    <w:rsid w:val="00CF64C4"/>
    <w:rsid w:val="00CF68D2"/>
    <w:rsid w:val="00CF73FA"/>
    <w:rsid w:val="00D00C76"/>
    <w:rsid w:val="00D05C74"/>
    <w:rsid w:val="00D16F15"/>
    <w:rsid w:val="00D23B01"/>
    <w:rsid w:val="00D36B80"/>
    <w:rsid w:val="00D37803"/>
    <w:rsid w:val="00D425A1"/>
    <w:rsid w:val="00D462D3"/>
    <w:rsid w:val="00D506E0"/>
    <w:rsid w:val="00D52796"/>
    <w:rsid w:val="00D6072E"/>
    <w:rsid w:val="00D60965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07C44"/>
    <w:rsid w:val="00E1197E"/>
    <w:rsid w:val="00E2142E"/>
    <w:rsid w:val="00E26892"/>
    <w:rsid w:val="00E322E9"/>
    <w:rsid w:val="00E33F0A"/>
    <w:rsid w:val="00E3730E"/>
    <w:rsid w:val="00E4388C"/>
    <w:rsid w:val="00E57794"/>
    <w:rsid w:val="00E578EB"/>
    <w:rsid w:val="00E6087B"/>
    <w:rsid w:val="00E62057"/>
    <w:rsid w:val="00E62752"/>
    <w:rsid w:val="00E65E03"/>
    <w:rsid w:val="00E72718"/>
    <w:rsid w:val="00E74FFB"/>
    <w:rsid w:val="00E85EBB"/>
    <w:rsid w:val="00E92DDD"/>
    <w:rsid w:val="00EA7DF1"/>
    <w:rsid w:val="00EC6515"/>
    <w:rsid w:val="00EC7AED"/>
    <w:rsid w:val="00ED70D3"/>
    <w:rsid w:val="00EE2B0B"/>
    <w:rsid w:val="00EF1BD4"/>
    <w:rsid w:val="00F02A8C"/>
    <w:rsid w:val="00F074FC"/>
    <w:rsid w:val="00F104BB"/>
    <w:rsid w:val="00F133C2"/>
    <w:rsid w:val="00F14142"/>
    <w:rsid w:val="00F21669"/>
    <w:rsid w:val="00F25E67"/>
    <w:rsid w:val="00F25F5A"/>
    <w:rsid w:val="00F32C49"/>
    <w:rsid w:val="00F36772"/>
    <w:rsid w:val="00F4305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C2A"/>
    <w:rsid w:val="00FD49AF"/>
    <w:rsid w:val="00FE6F03"/>
    <w:rsid w:val="00FF094B"/>
    <w:rsid w:val="00FF10F9"/>
    <w:rsid w:val="00FF387A"/>
    <w:rsid w:val="00FF430E"/>
    <w:rsid w:val="00FF46EC"/>
    <w:rsid w:val="00FF47C2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21EE17CD"/>
  <w15:docId w15:val="{872772E7-B097-420F-8A3D-68DF3A1E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uiPriority w:val="9"/>
    <w:qFormat/>
    <w:rsid w:val="00EF1BD4"/>
    <w:pPr>
      <w:keepLines/>
      <w:numPr>
        <w:numId w:val="17"/>
      </w:numPr>
      <w:tabs>
        <w:tab w:val="clear" w:pos="851"/>
        <w:tab w:val="num" w:pos="1134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uiPriority w:val="9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uiPriority w:val="9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uiPriority w:val="9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uiPriority w:val="9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uiPriority w:val="9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uiPriority w:val="9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uiPriority w:val="9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uiPriority w:val="9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uiPriority w:val="9"/>
    <w:locked/>
    <w:rsid w:val="00EF1BD4"/>
    <w:rPr>
      <w:rFonts w:ascii="Arial" w:hAnsi="Arial" w:cs="Arial"/>
      <w:b/>
      <w:bCs/>
      <w:kern w:val="32"/>
    </w:rPr>
  </w:style>
  <w:style w:type="table" w:styleId="Tabellenraster">
    <w:name w:val="Table Grid"/>
    <w:basedOn w:val="NormaleTabelle"/>
    <w:uiPriority w:val="59"/>
    <w:rsid w:val="00F02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8A866-9F23-48B6-A9BC-AD7AC74D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676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Christian Lippert</cp:lastModifiedBy>
  <cp:revision>7</cp:revision>
  <cp:lastPrinted>2026-04-15T09:39:00Z</cp:lastPrinted>
  <dcterms:created xsi:type="dcterms:W3CDTF">2024-12-12T10:01:00Z</dcterms:created>
  <dcterms:modified xsi:type="dcterms:W3CDTF">2026-04-15T09:43:00Z</dcterms:modified>
</cp:coreProperties>
</file>